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25" w:rsidRPr="004077CD" w:rsidRDefault="002C1425" w:rsidP="00374C3E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</w:t>
      </w:r>
      <w:r w:rsidRPr="004077CD">
        <w:rPr>
          <w:rFonts w:ascii="Comic Sans MS" w:hAnsi="Comic Sans MS"/>
          <w:b/>
          <w:i/>
        </w:rPr>
        <w:t>Çatova İlkokulu 2014/2015 Türkçe Dersi 1.Dönem 1.Yazılısı</w:t>
      </w:r>
    </w:p>
    <w:p w:rsidR="002C1425" w:rsidRPr="00DF07BB" w:rsidRDefault="002C1425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>I-Alfabemizde 21 ünlü ve 8 ünsüz harf vardır.</w:t>
      </w:r>
    </w:p>
    <w:p w:rsidR="002C1425" w:rsidRPr="00DF07BB" w:rsidRDefault="002C1425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>II-Günümüzde kullandığımız alfabe Latin Alfabesidir.</w:t>
      </w:r>
    </w:p>
    <w:p w:rsidR="002C1425" w:rsidRPr="00DF07BB" w:rsidRDefault="002C1425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>III-Bir dildeki harflerin sıralanmış biçimine alfabe denir.</w:t>
      </w:r>
    </w:p>
    <w:p w:rsidR="002C1425" w:rsidRPr="00DF07BB" w:rsidRDefault="002C1425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 xml:space="preserve">IV-Ana dilimiz Türkçe’ dir. 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 w:rsidRPr="00DF07BB"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>Yukarıda verilen bilgilerden hangisi</w:t>
      </w:r>
      <w:r w:rsidRPr="00DF07BB">
        <w:rPr>
          <w:rFonts w:ascii="Comic Sans MS" w:hAnsi="Comic Sans MS"/>
          <w:b/>
          <w:u w:val="single"/>
        </w:rPr>
        <w:t xml:space="preserve"> yanlıştır?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        B-II                         C-III                     D-IV</w:t>
      </w:r>
    </w:p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0"/>
        <w:gridCol w:w="917"/>
        <w:gridCol w:w="236"/>
        <w:gridCol w:w="411"/>
        <w:gridCol w:w="832"/>
        <w:gridCol w:w="236"/>
        <w:gridCol w:w="465"/>
        <w:gridCol w:w="811"/>
        <w:gridCol w:w="236"/>
        <w:gridCol w:w="473"/>
        <w:gridCol w:w="992"/>
      </w:tblGrid>
      <w:tr w:rsidR="002C1425" w:rsidRPr="00A06FEA" w:rsidTr="00A06FEA">
        <w:tc>
          <w:tcPr>
            <w:tcW w:w="420" w:type="dxa"/>
            <w:shd w:val="clear" w:color="auto" w:fill="DAEEF3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</w:t>
            </w:r>
          </w:p>
        </w:tc>
        <w:tc>
          <w:tcPr>
            <w:tcW w:w="917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Kalem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DAEEF3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Kaleci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465" w:type="dxa"/>
            <w:tcBorders>
              <w:left w:val="single" w:sz="4" w:space="0" w:color="auto"/>
            </w:tcBorders>
            <w:shd w:val="clear" w:color="auto" w:fill="DAEEF3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3</w:t>
            </w:r>
          </w:p>
        </w:tc>
        <w:tc>
          <w:tcPr>
            <w:tcW w:w="811" w:type="dxa"/>
            <w:tcBorders>
              <w:left w:val="single" w:sz="4" w:space="0" w:color="auto"/>
            </w:tcBorders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Koyun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473" w:type="dxa"/>
            <w:tcBorders>
              <w:left w:val="single" w:sz="4" w:space="0" w:color="auto"/>
            </w:tcBorders>
            <w:shd w:val="clear" w:color="auto" w:fill="DAEEF3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Kuruş</w:t>
            </w:r>
          </w:p>
        </w:tc>
      </w:tr>
    </w:tbl>
    <w:p w:rsidR="002C1425" w:rsidRPr="00B321FD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kelimelerin sözlük sırasına göre doğru bir şekilde  sıralanabilmesi için hangi rakamların yer değiştirmesi gerekir?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ve 2                   B-1 ve 3                   C-2 ve 3                    D-3 ve 4</w:t>
      </w:r>
    </w:p>
    <w:p w:rsidR="002C1425" w:rsidRPr="00E52763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 w:rsidRPr="00E52763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Aşağıdaki cümlelerin hangisinde tüm kelimelerin hece sayısı aynıdır?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A-Evimize misafirler geldi                       B-Babamla markete gitmiştik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C-Okuldan dönünce hemen uyudum          D-Bana neden kızdın anladım</w:t>
      </w:r>
    </w:p>
    <w:p w:rsidR="002C1425" w:rsidRPr="00E52763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 w:rsidRPr="00E52763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Aşağıdaki hangi görselin yazılışında </w:t>
      </w:r>
      <w:r w:rsidRPr="00E52763">
        <w:rPr>
          <w:rFonts w:ascii="Comic Sans MS" w:hAnsi="Comic Sans MS"/>
          <w:b/>
        </w:rPr>
        <w:t>daha fazla ünlü harf vardır?</w:t>
      </w:r>
    </w:p>
    <w:tbl>
      <w:tblPr>
        <w:tblW w:w="0" w:type="auto"/>
        <w:tblLook w:val="00A0"/>
      </w:tblPr>
      <w:tblGrid>
        <w:gridCol w:w="675"/>
        <w:gridCol w:w="2552"/>
        <w:gridCol w:w="467"/>
        <w:gridCol w:w="2268"/>
      </w:tblGrid>
      <w:tr w:rsidR="002C1425" w:rsidRPr="00A06FEA" w:rsidTr="00A06FEA">
        <w:tc>
          <w:tcPr>
            <w:tcW w:w="67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A-</w:t>
            </w:r>
          </w:p>
        </w:tc>
        <w:tc>
          <w:tcPr>
            <w:tcW w:w="255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images.clipartlogo.com/files/ss/thumb/114/114031351/illustration-of-lion-vector_small.jpg" style="width:87.75pt;height:64.5pt;visibility:visible">
                  <v:imagedata r:id="rId7" o:title=""/>
                </v:shape>
              </w:pict>
            </w:r>
          </w:p>
        </w:tc>
        <w:tc>
          <w:tcPr>
            <w:tcW w:w="42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B-</w:t>
            </w:r>
          </w:p>
        </w:tc>
        <w:tc>
          <w:tcPr>
            <w:tcW w:w="226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noProof/>
              </w:rPr>
              <w:pict>
                <v:shape id="Resim 4" o:spid="_x0000_i1026" type="#_x0000_t75" alt="http://images.clipartlogo.com/files/ss/thumb/941/94135699/cute-happy-turtle-vector_small.jpg" style="width:78.75pt;height:60.75pt;visibility:visible">
                  <v:imagedata r:id="rId8" o:title=""/>
                </v:shape>
              </w:pict>
            </w:r>
          </w:p>
        </w:tc>
      </w:tr>
      <w:tr w:rsidR="002C1425" w:rsidRPr="00A06FEA" w:rsidTr="00A06FEA">
        <w:tc>
          <w:tcPr>
            <w:tcW w:w="67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C-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noProof/>
              </w:rPr>
              <w:pict>
                <v:shape id="Resim 7" o:spid="_x0000_i1027" type="#_x0000_t75" alt="http://images.clipartlogo.com/files/ss/thumb/100/100263896/cute-cartoon-elephant_small.jpg" style="width:87.75pt;height:63.75pt;visibility:visible">
                  <v:imagedata r:id="rId9" o:title=""/>
                </v:shape>
              </w:pict>
            </w:r>
          </w:p>
        </w:tc>
        <w:tc>
          <w:tcPr>
            <w:tcW w:w="42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D-</w:t>
            </w:r>
          </w:p>
        </w:tc>
        <w:tc>
          <w:tcPr>
            <w:tcW w:w="226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noProof/>
              </w:rPr>
              <w:pict>
                <v:shape id="Resim 18" o:spid="_x0000_i1028" type="#_x0000_t75" alt="http://www.sihirlilamba.com/wp-content/uploads/2010/04/korkak-tavsan.jpg" style="width:65.25pt;height:65.25pt;visibility:visible">
                  <v:imagedata r:id="rId10" o:title=""/>
                </v:shape>
              </w:pic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 w:rsidRPr="00E5276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Aşağıdaki şehir isimlerinin hangisinde </w:t>
      </w:r>
      <w:r w:rsidRPr="00E52763">
        <w:rPr>
          <w:rFonts w:ascii="Comic Sans MS" w:hAnsi="Comic Sans MS"/>
          <w:b/>
        </w:rPr>
        <w:t>sadece ince ünlüler</w:t>
      </w:r>
      <w:r>
        <w:rPr>
          <w:rFonts w:ascii="Comic Sans MS" w:hAnsi="Comic Sans MS"/>
        </w:rPr>
        <w:t xml:space="preserve"> bulunur?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A-Erzincan                                       B-Osmaniye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C-Eskişehir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D-Kahramanmaraş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 w:rsidRPr="000F36A2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Aşağıdaki cümlelerin hangisinde </w:t>
      </w:r>
      <w:r w:rsidRPr="000F36A2">
        <w:rPr>
          <w:rFonts w:ascii="Comic Sans MS" w:hAnsi="Comic Sans MS"/>
          <w:b/>
        </w:rPr>
        <w:t>büyük ünlü uyumuna uymayan</w:t>
      </w:r>
      <w:r>
        <w:rPr>
          <w:rFonts w:ascii="Comic Sans MS" w:hAnsi="Comic Sans MS"/>
        </w:rPr>
        <w:t xml:space="preserve"> bir sözcük vardır?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 sabah yine gitti.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B-Pencereden el salladı.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C-Derslerine hiç çalışmadı                        D-Annemi bugün çok özledim</w:t>
      </w:r>
    </w:p>
    <w:p w:rsidR="002C1425" w:rsidRPr="002A3E2C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2551"/>
        <w:gridCol w:w="2694"/>
      </w:tblGrid>
      <w:tr w:rsidR="002C1425" w:rsidRPr="00A06FEA" w:rsidTr="00A06FEA">
        <w:trPr>
          <w:trHeight w:val="317"/>
        </w:trPr>
        <w:tc>
          <w:tcPr>
            <w:tcW w:w="709" w:type="dxa"/>
            <w:tcBorders>
              <w:top w:val="nil"/>
              <w:left w:val="nil"/>
            </w:tcBorders>
            <w:shd w:val="clear" w:color="auto" w:fill="FFFFFF"/>
          </w:tcPr>
          <w:p w:rsidR="002C1425" w:rsidRPr="00A06FEA" w:rsidRDefault="002C1425" w:rsidP="00A06FEA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DE9D9"/>
          </w:tcPr>
          <w:p w:rsidR="002C1425" w:rsidRPr="00A06FEA" w:rsidRDefault="002C1425" w:rsidP="00A06FEA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Sözcük</w:t>
            </w:r>
          </w:p>
        </w:tc>
        <w:tc>
          <w:tcPr>
            <w:tcW w:w="2694" w:type="dxa"/>
            <w:shd w:val="clear" w:color="auto" w:fill="FDE9D9"/>
          </w:tcPr>
          <w:p w:rsidR="002C1425" w:rsidRPr="00A06FEA" w:rsidRDefault="002C1425" w:rsidP="00A06FEA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Zıt Anlamlısı</w:t>
            </w:r>
          </w:p>
        </w:tc>
      </w:tr>
      <w:tr w:rsidR="002C1425" w:rsidRPr="00A06FEA" w:rsidTr="00A06FEA">
        <w:trPr>
          <w:trHeight w:val="317"/>
        </w:trPr>
        <w:tc>
          <w:tcPr>
            <w:tcW w:w="709" w:type="dxa"/>
          </w:tcPr>
          <w:p w:rsidR="002C1425" w:rsidRPr="00A06FEA" w:rsidRDefault="002C1425" w:rsidP="00A06FEA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left:0;text-align:left;margin-left:8.05pt;margin-top:2.5pt;width:12pt;height:12.75pt;z-index:251650048;mso-position-horizontal-relative:text;mso-position-vertical-relative:text"/>
              </w:pict>
            </w:r>
          </w:p>
        </w:tc>
        <w:tc>
          <w:tcPr>
            <w:tcW w:w="2551" w:type="dxa"/>
          </w:tcPr>
          <w:p w:rsidR="002C1425" w:rsidRPr="00A06FEA" w:rsidRDefault="002C1425" w:rsidP="00A06FEA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 xml:space="preserve">Küçük </w:t>
            </w:r>
          </w:p>
        </w:tc>
        <w:tc>
          <w:tcPr>
            <w:tcW w:w="2694" w:type="dxa"/>
          </w:tcPr>
          <w:p w:rsidR="002C1425" w:rsidRPr="00A06FEA" w:rsidRDefault="002C1425" w:rsidP="00A06FEA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 xml:space="preserve">Büyük </w:t>
            </w:r>
          </w:p>
        </w:tc>
      </w:tr>
      <w:tr w:rsidR="002C1425" w:rsidRPr="00A06FEA" w:rsidTr="00A06FEA">
        <w:trPr>
          <w:trHeight w:val="276"/>
        </w:trPr>
        <w:tc>
          <w:tcPr>
            <w:tcW w:w="709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left:0;text-align:left;margin-left:8.05pt;margin-top:2.3pt;width:12pt;height:9.75pt;z-index:251653120;mso-position-horizontal-relative:text;mso-position-vertical-relative:text"/>
              </w:pict>
            </w:r>
          </w:p>
        </w:tc>
        <w:tc>
          <w:tcPr>
            <w:tcW w:w="2551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 xml:space="preserve">Tatlı </w:t>
            </w:r>
          </w:p>
        </w:tc>
        <w:tc>
          <w:tcPr>
            <w:tcW w:w="2694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Tatsız</w:t>
            </w:r>
          </w:p>
        </w:tc>
      </w:tr>
      <w:tr w:rsidR="002C1425" w:rsidRPr="00A06FEA" w:rsidTr="00A06FEA">
        <w:trPr>
          <w:trHeight w:val="289"/>
        </w:trPr>
        <w:tc>
          <w:tcPr>
            <w:tcW w:w="709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8" type="#_x0000_t183" style="position:absolute;left:0;text-align:left;margin-left:8.05pt;margin-top:0;width:12pt;height:12pt;z-index:251651072;mso-position-horizontal-relative:text;mso-position-vertical-relative:text"/>
              </w:pict>
            </w:r>
          </w:p>
        </w:tc>
        <w:tc>
          <w:tcPr>
            <w:tcW w:w="2551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Gece</w:t>
            </w:r>
          </w:p>
        </w:tc>
        <w:tc>
          <w:tcPr>
            <w:tcW w:w="2694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Gündüz</w:t>
            </w:r>
          </w:p>
        </w:tc>
      </w:tr>
      <w:tr w:rsidR="002C1425" w:rsidRPr="00A06FEA" w:rsidTr="00A06FEA">
        <w:trPr>
          <w:trHeight w:val="276"/>
        </w:trPr>
        <w:tc>
          <w:tcPr>
            <w:tcW w:w="709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9" type="#_x0000_t74" style="position:absolute;left:0;text-align:left;margin-left:8.05pt;margin-top:2.9pt;width:12pt;height:9.75pt;z-index:251652096;mso-position-horizontal-relative:text;mso-position-vertical-relative:text"/>
              </w:pict>
            </w:r>
          </w:p>
        </w:tc>
        <w:tc>
          <w:tcPr>
            <w:tcW w:w="2551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Kirli</w:t>
            </w:r>
          </w:p>
        </w:tc>
        <w:tc>
          <w:tcPr>
            <w:tcW w:w="2694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Temiz</w:t>
            </w:r>
          </w:p>
        </w:tc>
      </w:tr>
    </w:tbl>
    <w:p w:rsidR="002C1425" w:rsidRPr="00EC1053" w:rsidRDefault="002C1425" w:rsidP="008D5AC5">
      <w:pPr>
        <w:spacing w:after="0"/>
        <w:rPr>
          <w:rFonts w:ascii="Comic Sans MS" w:hAnsi="Comic Sans MS"/>
          <w:sz w:val="10"/>
          <w:szCs w:val="10"/>
        </w:rPr>
      </w:pPr>
    </w:p>
    <w:p w:rsidR="002C1425" w:rsidRPr="00DF5F79" w:rsidRDefault="002C1425" w:rsidP="008D5AC5">
      <w:pPr>
        <w:spacing w:after="0"/>
        <w:rPr>
          <w:rFonts w:ascii="Comic Sans MS" w:hAnsi="Comic Sans MS"/>
          <w:b/>
        </w:rPr>
      </w:pPr>
      <w:r w:rsidRPr="008D5AC5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 xml:space="preserve">-Tabloda hangi sembolle verilen sözcüğün zıt anlamlısı </w:t>
      </w:r>
      <w:r w:rsidRPr="00DF5F79">
        <w:rPr>
          <w:rFonts w:ascii="Comic Sans MS" w:hAnsi="Comic Sans MS"/>
          <w:b/>
        </w:rPr>
        <w:t>yanlış yazılmıştır?</w:t>
      </w:r>
    </w:p>
    <w:p w:rsidR="002C1425" w:rsidRDefault="002C1425" w:rsidP="008D5AC5">
      <w:pPr>
        <w:spacing w:after="0"/>
        <w:rPr>
          <w:rFonts w:ascii="Comic Sans MS" w:hAnsi="Comic Sans MS"/>
        </w:rPr>
      </w:pPr>
      <w:r>
        <w:rPr>
          <w:noProof/>
        </w:rPr>
        <w:pict>
          <v:shape id="_x0000_s1030" type="#_x0000_t74" style="position:absolute;margin-left:292.65pt;margin-top:2.15pt;width:12pt;height:9.75pt;z-index:251657216"/>
        </w:pict>
      </w:r>
      <w:r>
        <w:rPr>
          <w:noProof/>
        </w:rPr>
        <w:pict>
          <v:shape id="_x0000_s1031" type="#_x0000_t183" style="position:absolute;margin-left:194.4pt;margin-top:2.15pt;width:12pt;height:12pt;z-index:251656192"/>
        </w:pict>
      </w:r>
      <w:r>
        <w:rPr>
          <w:noProof/>
        </w:rPr>
        <w:pict>
          <v:shape id="_x0000_s1032" type="#_x0000_t96" style="position:absolute;margin-left:109.65pt;margin-top:2.15pt;width:12pt;height:9.75pt;z-index:251655168"/>
        </w:pict>
      </w:r>
      <w:r>
        <w:rPr>
          <w:noProof/>
        </w:rPr>
        <w:pict>
          <v:shape id="_x0000_s1033" type="#_x0000_t12" style="position:absolute;margin-left:21.9pt;margin-top:2.15pt;width:12pt;height:12.75pt;z-index:251654144"/>
        </w:pict>
      </w:r>
      <w:r>
        <w:rPr>
          <w:rFonts w:ascii="Comic Sans MS" w:hAnsi="Comic Sans MS"/>
        </w:rPr>
        <w:t>A-                        B-                       C-                          D-</w:t>
      </w:r>
    </w:p>
    <w:p w:rsidR="002C1425" w:rsidRPr="002A3E2C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8D5AC5">
      <w:pPr>
        <w:spacing w:after="0"/>
        <w:rPr>
          <w:rFonts w:ascii="Comic Sans MS" w:hAnsi="Comic Sans MS"/>
        </w:rPr>
      </w:pPr>
      <w:r w:rsidRPr="008D5AC5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Aşağıdaki cümlelerin hangisinde </w:t>
      </w:r>
      <w:r w:rsidRPr="00DF5F79">
        <w:rPr>
          <w:rFonts w:ascii="Comic Sans MS" w:hAnsi="Comic Sans MS"/>
          <w:b/>
        </w:rPr>
        <w:t>‘’ Ne ‘’ sorusunun cevabı vardır?</w:t>
      </w:r>
    </w:p>
    <w:p w:rsidR="002C1425" w:rsidRDefault="002C1425" w:rsidP="008D5AC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A-Özlem tatilde Sivas’a gitti.              B-Akşam geç vakit yola çıkacağız.</w:t>
      </w:r>
    </w:p>
    <w:p w:rsidR="002C1425" w:rsidRDefault="002C1425" w:rsidP="008D5AC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C-Ablam bana tablet hediye edecek.    D-Bu maçı Galatasaray kazandı.      </w:t>
      </w:r>
    </w:p>
    <w:p w:rsidR="002C1425" w:rsidRPr="002A3E2C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1"/>
      </w:tblGrid>
      <w:tr w:rsidR="002C1425" w:rsidRPr="00A06FEA" w:rsidTr="00A06FEA">
        <w:tc>
          <w:tcPr>
            <w:tcW w:w="7371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Babam her gün sabah gün doğmadan uyanır, öğlen üçe kadar çalışırdı. Yemeğin ardından mutlaka yürüyüşe çıkardı. Geceleri de kitap okumadan uyumazdı.</w:t>
            </w:r>
          </w:p>
        </w:tc>
      </w:tr>
    </w:tbl>
    <w:p w:rsidR="002C1425" w:rsidRPr="002A3E2C" w:rsidRDefault="002C1425" w:rsidP="002A3E2C">
      <w:pPr>
        <w:spacing w:after="0"/>
        <w:rPr>
          <w:rFonts w:ascii="Comic Sans MS" w:hAnsi="Comic Sans MS"/>
        </w:rPr>
      </w:pPr>
      <w:r w:rsidRPr="002A3E2C">
        <w:rPr>
          <w:rFonts w:ascii="Comic Sans MS" w:hAnsi="Comic Sans MS"/>
          <w:b/>
        </w:rPr>
        <w:t>9-</w:t>
      </w:r>
      <w:r w:rsidRPr="002A3E2C">
        <w:rPr>
          <w:rFonts w:ascii="Comic Sans MS" w:hAnsi="Comic Sans MS"/>
        </w:rPr>
        <w:t>M</w:t>
      </w:r>
      <w:r>
        <w:rPr>
          <w:rFonts w:ascii="Comic Sans MS" w:hAnsi="Comic Sans MS"/>
        </w:rPr>
        <w:t xml:space="preserve">etinde sözü edilen kişi ile ilgili olarak hangisine  </w:t>
      </w:r>
      <w:r w:rsidRPr="009D5F54">
        <w:rPr>
          <w:rFonts w:ascii="Comic Sans MS" w:hAnsi="Comic Sans MS"/>
          <w:b/>
          <w:u w:val="single"/>
        </w:rPr>
        <w:t>değinilmemiştir?</w:t>
      </w:r>
    </w:p>
    <w:p w:rsidR="002C1425" w:rsidRDefault="002C1425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A-Çocuklarıyla ilgilendiğine                 B-Çok erken saatlerde uyandığına</w:t>
      </w:r>
    </w:p>
    <w:p w:rsidR="002C1425" w:rsidRDefault="002C1425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C-Kitap okumayı sevdiğine                  D-Yürüyüş yaptığına</w:t>
      </w:r>
    </w:p>
    <w:p w:rsidR="002C1425" w:rsidRPr="00E52763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9"/>
        <w:gridCol w:w="388"/>
        <w:gridCol w:w="391"/>
        <w:gridCol w:w="406"/>
        <w:gridCol w:w="406"/>
        <w:gridCol w:w="389"/>
        <w:gridCol w:w="400"/>
        <w:gridCol w:w="391"/>
        <w:gridCol w:w="400"/>
        <w:gridCol w:w="397"/>
        <w:gridCol w:w="378"/>
        <w:gridCol w:w="390"/>
        <w:gridCol w:w="393"/>
        <w:gridCol w:w="357"/>
      </w:tblGrid>
      <w:tr w:rsidR="002C1425" w:rsidRPr="00A06FEA" w:rsidTr="00A06FEA">
        <w:trPr>
          <w:trHeight w:val="431"/>
        </w:trPr>
        <w:tc>
          <w:tcPr>
            <w:tcW w:w="399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88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91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406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6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89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400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91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0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97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78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İ</w:t>
            </w:r>
          </w:p>
        </w:tc>
        <w:tc>
          <w:tcPr>
            <w:tcW w:w="390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93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5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R</w:t>
            </w:r>
          </w:p>
        </w:tc>
      </w:tr>
    </w:tbl>
    <w:p w:rsidR="002C1425" w:rsidRDefault="002C1425" w:rsidP="002A3E2C">
      <w:pPr>
        <w:spacing w:after="0"/>
        <w:rPr>
          <w:rFonts w:ascii="Comic Sans MS" w:hAnsi="Comic Sans MS"/>
          <w:u w:val="single"/>
        </w:rPr>
      </w:pPr>
      <w:r w:rsidRPr="002A3E2C">
        <w:rPr>
          <w:rFonts w:ascii="Comic Sans MS" w:hAnsi="Comic Sans MS"/>
          <w:b/>
        </w:rPr>
        <w:t>10-</w:t>
      </w:r>
      <w:r>
        <w:rPr>
          <w:rFonts w:ascii="Comic Sans MS" w:hAnsi="Comic Sans MS"/>
        </w:rPr>
        <w:t xml:space="preserve"> Yukarıdaki kutulardaki harflerle hangi kelime </w:t>
      </w:r>
      <w:r w:rsidRPr="002A3E2C">
        <w:rPr>
          <w:rFonts w:ascii="Comic Sans MS" w:hAnsi="Comic Sans MS"/>
          <w:b/>
          <w:u w:val="single"/>
        </w:rPr>
        <w:t>oluşturulamaz?</w:t>
      </w:r>
    </w:p>
    <w:p w:rsidR="002C1425" w:rsidRDefault="002C1425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A-kara                      B-kamyon               C-siyah                 D-kaya</w:t>
      </w:r>
    </w:p>
    <w:p w:rsidR="002C1425" w:rsidRPr="002A3E2C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2A3E2C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 xml:space="preserve">Hangisinde altı çizili sözcük </w:t>
      </w:r>
      <w:r w:rsidRPr="002A3E2C">
        <w:rPr>
          <w:rFonts w:ascii="Comic Sans MS" w:hAnsi="Comic Sans MS"/>
          <w:b/>
        </w:rPr>
        <w:t>mecaz anlamda</w:t>
      </w:r>
      <w:r>
        <w:rPr>
          <w:rFonts w:ascii="Comic Sans MS" w:hAnsi="Comic Sans MS"/>
        </w:rPr>
        <w:t xml:space="preserve"> kullanılmıştır?</w:t>
      </w:r>
    </w:p>
    <w:p w:rsidR="002C1425" w:rsidRDefault="002C1425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A-Onların evi bizimkinden </w:t>
      </w:r>
      <w:r w:rsidRPr="00162C45">
        <w:rPr>
          <w:rFonts w:ascii="Comic Sans MS" w:hAnsi="Comic Sans MS"/>
          <w:u w:val="single"/>
        </w:rPr>
        <w:t>uzaktı</w:t>
      </w:r>
      <w:r w:rsidRPr="005A6DE8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B-Bana neden </w:t>
      </w:r>
      <w:r w:rsidRPr="00162C45">
        <w:rPr>
          <w:rFonts w:ascii="Comic Sans MS" w:hAnsi="Comic Sans MS"/>
          <w:u w:val="single"/>
        </w:rPr>
        <w:t>soğuk</w:t>
      </w:r>
      <w:r>
        <w:rPr>
          <w:rFonts w:ascii="Comic Sans MS" w:hAnsi="Comic Sans MS"/>
        </w:rPr>
        <w:t xml:space="preserve"> davrandı?</w:t>
      </w:r>
    </w:p>
    <w:p w:rsidR="002C1425" w:rsidRDefault="002C1425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C-Arkadaşımın kalemi </w:t>
      </w:r>
      <w:r w:rsidRPr="00162C45">
        <w:rPr>
          <w:rFonts w:ascii="Comic Sans MS" w:hAnsi="Comic Sans MS"/>
          <w:u w:val="single"/>
        </w:rPr>
        <w:t>kırıldı</w:t>
      </w:r>
      <w:r w:rsidRPr="005A6DE8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D-Karanlıkta </w:t>
      </w:r>
      <w:r w:rsidRPr="00162C45">
        <w:rPr>
          <w:rFonts w:ascii="Comic Sans MS" w:hAnsi="Comic Sans MS"/>
          <w:u w:val="single"/>
        </w:rPr>
        <w:t>yolumuzu</w:t>
      </w:r>
      <w:r>
        <w:rPr>
          <w:rFonts w:ascii="Comic Sans MS" w:hAnsi="Comic Sans MS"/>
        </w:rPr>
        <w:t xml:space="preserve"> şaşırmıştık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0"/>
        <w:gridCol w:w="670"/>
        <w:gridCol w:w="670"/>
        <w:gridCol w:w="670"/>
        <w:gridCol w:w="670"/>
      </w:tblGrid>
      <w:tr w:rsidR="002C1425" w:rsidRPr="00A06FEA" w:rsidTr="00A06FEA">
        <w:trPr>
          <w:trHeight w:val="276"/>
        </w:trPr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2C1425" w:rsidRPr="00A06FEA" w:rsidTr="00A06FEA">
        <w:trPr>
          <w:trHeight w:val="263"/>
        </w:trPr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Ğ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</w:tr>
      <w:tr w:rsidR="002C1425" w:rsidRPr="00A06FEA" w:rsidTr="00A06FEA">
        <w:trPr>
          <w:trHeight w:val="263"/>
        </w:trPr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V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Ü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</w:tr>
      <w:tr w:rsidR="002C1425" w:rsidRPr="00A06FEA" w:rsidTr="00A06FEA">
        <w:trPr>
          <w:trHeight w:val="263"/>
        </w:trPr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Ü</w:t>
            </w:r>
          </w:p>
        </w:tc>
      </w:tr>
      <w:tr w:rsidR="002C1425" w:rsidRPr="00A06FEA" w:rsidTr="00A06FEA">
        <w:trPr>
          <w:trHeight w:val="276"/>
        </w:trPr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670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06FEA"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</w:tr>
    </w:tbl>
    <w:p w:rsidR="002C1425" w:rsidRDefault="002C1425" w:rsidP="005A6DE8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12-</w:t>
      </w:r>
      <w:r>
        <w:rPr>
          <w:rFonts w:ascii="Comic Sans MS" w:hAnsi="Comic Sans MS"/>
        </w:rPr>
        <w:t xml:space="preserve">Yukarıdaki bulmacada hangi sözcüğün </w:t>
      </w:r>
      <w:r w:rsidRPr="005A6DE8">
        <w:rPr>
          <w:rFonts w:ascii="Comic Sans MS" w:hAnsi="Comic Sans MS"/>
          <w:b/>
        </w:rPr>
        <w:t>eş anlamlısı</w:t>
      </w:r>
      <w:r>
        <w:rPr>
          <w:rFonts w:ascii="Comic Sans MS" w:hAnsi="Comic Sans MS"/>
        </w:rPr>
        <w:t xml:space="preserve"> </w:t>
      </w:r>
      <w:r w:rsidRPr="009D5F54">
        <w:rPr>
          <w:rFonts w:ascii="Comic Sans MS" w:hAnsi="Comic Sans MS"/>
          <w:b/>
          <w:u w:val="single"/>
        </w:rPr>
        <w:t>yoktur?</w:t>
      </w:r>
    </w:p>
    <w:p w:rsidR="002C1425" w:rsidRDefault="002C1425" w:rsidP="005A6D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A-Mektep              B-Misafir                  C-Düş                D-İhtiyar</w:t>
      </w: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Pr="005A6DE8" w:rsidRDefault="002C1425" w:rsidP="005A6DE8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 xml:space="preserve">A-zim-le 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ça-lı-şan 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zor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iş-le-ri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>ba-şa-rır</w:t>
      </w:r>
    </w:p>
    <w:p w:rsidR="002C1425" w:rsidRPr="005A6DE8" w:rsidRDefault="002C1425" w:rsidP="005A6DE8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 xml:space="preserve">İn-san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sev-gi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say-e-sin-de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hu-zur 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>bu-lur</w:t>
      </w:r>
    </w:p>
    <w:p w:rsidR="002C1425" w:rsidRPr="005A6DE8" w:rsidRDefault="002C1425" w:rsidP="005A6DE8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 xml:space="preserve">Ki-tap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in-sa-nın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en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 xml:space="preserve"> iy-i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>dos-tu-dur</w:t>
      </w:r>
    </w:p>
    <w:p w:rsidR="002C1425" w:rsidRPr="005A6DE8" w:rsidRDefault="002C1425" w:rsidP="005A6DE8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>Ders-le-ri-ne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dü-zen-li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>çal-ış-ır-dı</w:t>
      </w:r>
    </w:p>
    <w:p w:rsidR="002C1425" w:rsidRDefault="002C1425" w:rsidP="005A6DE8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13-</w:t>
      </w:r>
      <w:r>
        <w:rPr>
          <w:rFonts w:ascii="Comic Sans MS" w:hAnsi="Comic Sans MS"/>
        </w:rPr>
        <w:t xml:space="preserve">Yukarıdaki cümlelerden hangisi  </w:t>
      </w:r>
      <w:r w:rsidRPr="005A6DE8">
        <w:rPr>
          <w:rFonts w:ascii="Comic Sans MS" w:hAnsi="Comic Sans MS"/>
          <w:b/>
        </w:rPr>
        <w:t>doğru şekilde hecelenmiştir?</w:t>
      </w:r>
    </w:p>
    <w:p w:rsidR="002C1425" w:rsidRDefault="002C1425" w:rsidP="005A6D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         B-2                            C-3                      D-4</w:t>
      </w: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14-</w:t>
      </w:r>
      <w:r w:rsidRPr="005A6DE8">
        <w:rPr>
          <w:rFonts w:ascii="Comic Sans MS" w:hAnsi="Comic Sans MS"/>
        </w:rPr>
        <w:t>C</w:t>
      </w:r>
      <w:r>
        <w:rPr>
          <w:rFonts w:ascii="Comic Sans MS" w:hAnsi="Comic Sans MS"/>
        </w:rPr>
        <w:t xml:space="preserve">ümlelerin hangisinde altı çizili sözcük </w:t>
      </w:r>
      <w:r w:rsidRPr="005A6DE8">
        <w:rPr>
          <w:rFonts w:ascii="Comic Sans MS" w:hAnsi="Comic Sans MS"/>
          <w:b/>
        </w:rPr>
        <w:t>gerçek anlamda</w:t>
      </w:r>
      <w:r>
        <w:rPr>
          <w:rFonts w:ascii="Comic Sans MS" w:hAnsi="Comic Sans MS"/>
        </w:rPr>
        <w:t xml:space="preserve"> kullanılmıştır?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A-Arkadaşım bu zor işi de </w:t>
      </w:r>
      <w:r w:rsidRPr="00F24A6D">
        <w:rPr>
          <w:rFonts w:ascii="Comic Sans MS" w:hAnsi="Comic Sans MS"/>
          <w:i/>
          <w:u w:val="single"/>
        </w:rPr>
        <w:t xml:space="preserve">kıvırdı </w:t>
      </w:r>
      <w:r>
        <w:rPr>
          <w:rFonts w:ascii="Comic Sans MS" w:hAnsi="Comic Sans MS"/>
        </w:rPr>
        <w:t xml:space="preserve">   B-Bu sabah çok </w:t>
      </w:r>
      <w:r>
        <w:rPr>
          <w:rFonts w:ascii="Comic Sans MS" w:hAnsi="Comic Sans MS"/>
          <w:i/>
          <w:u w:val="single"/>
        </w:rPr>
        <w:t>güneşli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C-Bu renk elbise seni çok </w:t>
      </w:r>
      <w:r w:rsidRPr="00F24A6D">
        <w:rPr>
          <w:rFonts w:ascii="Comic Sans MS" w:hAnsi="Comic Sans MS"/>
          <w:i/>
          <w:u w:val="single"/>
        </w:rPr>
        <w:t>açar</w:t>
      </w:r>
      <w:r>
        <w:rPr>
          <w:rFonts w:ascii="Comic Sans MS" w:hAnsi="Comic Sans MS"/>
        </w:rPr>
        <w:t xml:space="preserve">        D-Öğrenciler ocak ayında okumayı</w:t>
      </w:r>
      <w:r w:rsidRPr="00F24A6D">
        <w:rPr>
          <w:rFonts w:ascii="Comic Sans MS" w:hAnsi="Comic Sans MS"/>
          <w:i/>
          <w:u w:val="single"/>
        </w:rPr>
        <w:t xml:space="preserve"> söktü</w:t>
      </w: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Pr="00F24A6D" w:rsidRDefault="002C1425" w:rsidP="004077CD">
      <w:pPr>
        <w:spacing w:after="0"/>
        <w:rPr>
          <w:rFonts w:ascii="Comic Sans MS" w:hAnsi="Comic Sans MS"/>
          <w:i/>
        </w:rPr>
      </w:pPr>
      <w:r w:rsidRPr="00F24A6D">
        <w:rPr>
          <w:rFonts w:ascii="Comic Sans MS" w:hAnsi="Comic Sans MS"/>
          <w:i/>
        </w:rPr>
        <w:t>*Kırmızı gülü çok severim              * Gül okula bugün gelmedi</w:t>
      </w:r>
    </w:p>
    <w:p w:rsidR="002C1425" w:rsidRPr="00F24A6D" w:rsidRDefault="002C1425" w:rsidP="004077CD">
      <w:pPr>
        <w:spacing w:after="0"/>
        <w:rPr>
          <w:rFonts w:ascii="Comic Sans MS" w:hAnsi="Comic Sans MS"/>
          <w:i/>
        </w:rPr>
      </w:pPr>
      <w:r w:rsidRPr="00F24A6D">
        <w:rPr>
          <w:rFonts w:ascii="Comic Sans MS" w:hAnsi="Comic Sans MS"/>
          <w:i/>
        </w:rPr>
        <w:t>*Gülü seven dikenine katlanır         *Sürekli bana bakıp gülüyordu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 w:rsidRPr="00F24A6D">
        <w:rPr>
          <w:rFonts w:ascii="Comic Sans MS" w:hAnsi="Comic Sans MS"/>
          <w:b/>
        </w:rPr>
        <w:t>15-</w:t>
      </w:r>
      <w:r w:rsidRPr="00F24A6D">
        <w:rPr>
          <w:rFonts w:ascii="Comic Sans MS" w:hAnsi="Comic Sans MS"/>
        </w:rPr>
        <w:t xml:space="preserve">Yukarıdaki cümlelerde ‘’gül’’ kelimesi </w:t>
      </w:r>
      <w:r w:rsidRPr="00F24A6D">
        <w:rPr>
          <w:rFonts w:ascii="Comic Sans MS" w:hAnsi="Comic Sans MS"/>
          <w:b/>
        </w:rPr>
        <w:t>kaç farklı</w:t>
      </w:r>
      <w:r w:rsidRPr="00F24A6D">
        <w:rPr>
          <w:rFonts w:ascii="Comic Sans MS" w:hAnsi="Comic Sans MS"/>
        </w:rPr>
        <w:t xml:space="preserve"> anlamda kullanılmıştır?</w:t>
      </w:r>
    </w:p>
    <w:p w:rsidR="002C1425" w:rsidRPr="00F24A6D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        B-2                          C-3                          D-4</w:t>
      </w: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321B7F">
      <w:pPr>
        <w:spacing w:after="0" w:line="240" w:lineRule="auto"/>
        <w:rPr>
          <w:rFonts w:ascii="Comic Sans MS" w:hAnsi="Comic Sans MS"/>
        </w:rPr>
      </w:pPr>
      <w:r w:rsidRPr="00321B7F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-Aşağıdaki cümlelerin doğru olanlarının başına </w:t>
      </w:r>
      <w:r w:rsidRPr="00D855F2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 xml:space="preserve">, yanlış olanların başına </w:t>
      </w:r>
      <w:r w:rsidRPr="00D855F2">
        <w:rPr>
          <w:rFonts w:ascii="Comic Sans MS" w:hAnsi="Comic Sans MS"/>
          <w:b/>
        </w:rPr>
        <w:t>Y</w:t>
      </w:r>
      <w:r>
        <w:rPr>
          <w:rFonts w:ascii="Comic Sans MS" w:hAnsi="Comic Sans MS"/>
        </w:rPr>
        <w:t xml:space="preserve"> yazınız.</w:t>
      </w:r>
    </w:p>
    <w:p w:rsidR="002C1425" w:rsidRDefault="002C1425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’’Kolay’’ kelimesinin zıt anlamlısı ‘’zor’’ dur</w:t>
      </w:r>
    </w:p>
    <w:p w:rsidR="002C1425" w:rsidRDefault="002C1425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‘’İleri kelimesinin eş anlamlısı ‘’yüksek’’ tir</w:t>
      </w:r>
    </w:p>
    <w:p w:rsidR="002C1425" w:rsidRDefault="002C1425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‘’Kaz ‘’ kelimesi sesteş bir kelimedir.</w:t>
      </w:r>
    </w:p>
    <w:p w:rsidR="002C1425" w:rsidRDefault="002C1425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 Son kelimesinin zıt anlamlısı ‘’bitiş’’ kelimesidir.</w:t>
      </w:r>
    </w:p>
    <w:p w:rsidR="002C1425" w:rsidRDefault="002C1425" w:rsidP="00321B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 )  Gelmek kelimesinin zıttı ‘’gelmemek’’ kelimesi değildir </w:t>
      </w:r>
    </w:p>
    <w:tbl>
      <w:tblPr>
        <w:tblW w:w="0" w:type="auto"/>
        <w:tblLook w:val="00A0"/>
      </w:tblPr>
      <w:tblGrid>
        <w:gridCol w:w="7763"/>
      </w:tblGrid>
      <w:tr w:rsidR="002C1425" w:rsidRPr="00A06FEA" w:rsidTr="00A06FEA">
        <w:tc>
          <w:tcPr>
            <w:tcW w:w="7763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17</w:t>
            </w:r>
            <w:r w:rsidRPr="00A06FEA">
              <w:rPr>
                <w:rFonts w:ascii="Comic Sans MS" w:hAnsi="Comic Sans MS"/>
              </w:rPr>
              <w:t>-Aşağıdaki tabloyu doldurunuz.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533"/>
              <w:gridCol w:w="1522"/>
              <w:gridCol w:w="1492"/>
              <w:gridCol w:w="1492"/>
              <w:gridCol w:w="1498"/>
            </w:tblGrid>
            <w:tr w:rsidR="002C1425" w:rsidRPr="00A06FEA" w:rsidTr="00A06FEA"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Sözcük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Heceleri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Hece sayısı</w:t>
                  </w: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Ünlü sayısı</w:t>
                  </w: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Ünsüz sayısı</w:t>
                  </w:r>
                </w:p>
              </w:tc>
            </w:tr>
            <w:tr w:rsidR="002C1425" w:rsidRPr="00A06FEA" w:rsidTr="00A06FEA"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Bilgisayar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Kalem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Futbol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Satranç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Geceler</w:t>
                  </w: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 w:rsidRPr="00462231">
        <w:rPr>
          <w:rFonts w:ascii="Comic Sans MS" w:hAnsi="Comic Sans MS"/>
          <w:b/>
        </w:rPr>
        <w:t>18-</w:t>
      </w:r>
      <w:r>
        <w:rPr>
          <w:rFonts w:ascii="Comic Sans MS" w:hAnsi="Comic Sans MS"/>
        </w:rPr>
        <w:t xml:space="preserve">Aşağıdaki tabloda yazılan kelimelerin </w:t>
      </w:r>
      <w:r w:rsidRPr="0053203E">
        <w:rPr>
          <w:rFonts w:ascii="Comic Sans MS" w:hAnsi="Comic Sans MS"/>
          <w:b/>
        </w:rPr>
        <w:t>eş anlamlarını</w:t>
      </w:r>
      <w:r>
        <w:rPr>
          <w:rFonts w:ascii="Comic Sans MS" w:hAnsi="Comic Sans MS"/>
        </w:rPr>
        <w:t xml:space="preserve"> bulup eşleştiriniz.</w:t>
      </w:r>
    </w:p>
    <w:tbl>
      <w:tblPr>
        <w:tblW w:w="4253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6"/>
        <w:gridCol w:w="351"/>
        <w:gridCol w:w="1129"/>
        <w:gridCol w:w="426"/>
        <w:gridCol w:w="991"/>
      </w:tblGrid>
      <w:tr w:rsidR="002C1425" w:rsidRPr="00A06FEA" w:rsidTr="00A06FEA">
        <w:tc>
          <w:tcPr>
            <w:tcW w:w="135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Nasihat</w:t>
            </w:r>
          </w:p>
        </w:tc>
        <w:tc>
          <w:tcPr>
            <w:tcW w:w="343" w:type="dxa"/>
            <w:shd w:val="clear" w:color="auto" w:fill="DBE5F1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A</w:t>
            </w:r>
          </w:p>
        </w:tc>
        <w:tc>
          <w:tcPr>
            <w:tcW w:w="99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Uçak</w:t>
            </w:r>
          </w:p>
        </w:tc>
      </w:tr>
      <w:tr w:rsidR="002C1425" w:rsidRPr="00A06FEA" w:rsidTr="00A06FEA">
        <w:tc>
          <w:tcPr>
            <w:tcW w:w="135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Tayyare </w:t>
            </w:r>
          </w:p>
        </w:tc>
        <w:tc>
          <w:tcPr>
            <w:tcW w:w="343" w:type="dxa"/>
            <w:shd w:val="clear" w:color="auto" w:fill="DBE5F1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B</w:t>
            </w:r>
          </w:p>
        </w:tc>
        <w:tc>
          <w:tcPr>
            <w:tcW w:w="99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Fayda</w:t>
            </w:r>
          </w:p>
        </w:tc>
      </w:tr>
      <w:tr w:rsidR="002C1425" w:rsidRPr="00A06FEA" w:rsidTr="00A06FEA">
        <w:tc>
          <w:tcPr>
            <w:tcW w:w="135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Yarar</w:t>
            </w:r>
          </w:p>
        </w:tc>
        <w:tc>
          <w:tcPr>
            <w:tcW w:w="343" w:type="dxa"/>
            <w:shd w:val="clear" w:color="auto" w:fill="DBE5F1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C</w:t>
            </w:r>
          </w:p>
        </w:tc>
        <w:tc>
          <w:tcPr>
            <w:tcW w:w="99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Savaş</w:t>
            </w:r>
          </w:p>
        </w:tc>
      </w:tr>
      <w:tr w:rsidR="002C1425" w:rsidRPr="00A06FEA" w:rsidTr="00A06FEA">
        <w:tc>
          <w:tcPr>
            <w:tcW w:w="135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Cevap</w:t>
            </w:r>
          </w:p>
        </w:tc>
        <w:tc>
          <w:tcPr>
            <w:tcW w:w="343" w:type="dxa"/>
            <w:shd w:val="clear" w:color="auto" w:fill="DBE5F1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</w:t>
            </w:r>
          </w:p>
        </w:tc>
        <w:tc>
          <w:tcPr>
            <w:tcW w:w="99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Öğüt </w:t>
            </w:r>
          </w:p>
        </w:tc>
      </w:tr>
      <w:tr w:rsidR="002C1425" w:rsidRPr="00A06FEA" w:rsidTr="00A06FEA">
        <w:tc>
          <w:tcPr>
            <w:tcW w:w="135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Harp </w:t>
            </w:r>
          </w:p>
        </w:tc>
        <w:tc>
          <w:tcPr>
            <w:tcW w:w="343" w:type="dxa"/>
            <w:shd w:val="clear" w:color="auto" w:fill="DBE5F1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E</w:t>
            </w:r>
          </w:p>
        </w:tc>
        <w:tc>
          <w:tcPr>
            <w:tcW w:w="992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Yanıt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567"/>
        <w:gridCol w:w="567"/>
        <w:gridCol w:w="567"/>
        <w:gridCol w:w="567"/>
      </w:tblGrid>
      <w:tr w:rsidR="002C1425" w:rsidRPr="00A06FEA" w:rsidTr="00A06FEA">
        <w:tc>
          <w:tcPr>
            <w:tcW w:w="567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shd w:val="clear" w:color="auto" w:fill="EAF1DD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5</w:t>
            </w:r>
          </w:p>
        </w:tc>
      </w:tr>
      <w:tr w:rsidR="002C1425" w:rsidRPr="00A06FEA" w:rsidTr="00A06FEA">
        <w:tc>
          <w:tcPr>
            <w:tcW w:w="56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  <w:r w:rsidRPr="00462231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 xml:space="preserve">Aşağıdaki tabloya alfabemizdeki harflerin </w:t>
      </w:r>
      <w:r w:rsidRPr="00103E34">
        <w:rPr>
          <w:rFonts w:ascii="Comic Sans MS" w:hAnsi="Comic Sans MS"/>
          <w:b/>
        </w:rPr>
        <w:t>sırasıyla</w:t>
      </w:r>
      <w:r>
        <w:rPr>
          <w:rFonts w:ascii="Comic Sans MS" w:hAnsi="Comic Sans MS"/>
        </w:rPr>
        <w:t xml:space="preserve"> yazınız.(10 puan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7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2C1425" w:rsidRPr="00A06FEA" w:rsidTr="00A06FEA">
        <w:trPr>
          <w:trHeight w:val="272"/>
        </w:trPr>
        <w:tc>
          <w:tcPr>
            <w:tcW w:w="747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3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4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5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6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7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8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9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10</w:t>
            </w:r>
          </w:p>
        </w:tc>
      </w:tr>
      <w:tr w:rsidR="002C1425" w:rsidRPr="00A06FEA" w:rsidTr="00A06FEA">
        <w:trPr>
          <w:trHeight w:val="272"/>
        </w:trPr>
        <w:tc>
          <w:tcPr>
            <w:tcW w:w="74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  b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rPr>
          <w:trHeight w:val="126"/>
        </w:trPr>
        <w:tc>
          <w:tcPr>
            <w:tcW w:w="747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rPr>
          <w:trHeight w:val="272"/>
        </w:trPr>
        <w:tc>
          <w:tcPr>
            <w:tcW w:w="747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11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12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13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14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15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16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17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18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19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20</w:t>
            </w:r>
          </w:p>
        </w:tc>
      </w:tr>
      <w:tr w:rsidR="002C1425" w:rsidRPr="00A06FEA" w:rsidTr="00A06FEA">
        <w:trPr>
          <w:trHeight w:val="272"/>
        </w:trPr>
        <w:tc>
          <w:tcPr>
            <w:tcW w:w="747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rPr>
          <w:trHeight w:val="272"/>
        </w:trPr>
        <w:tc>
          <w:tcPr>
            <w:tcW w:w="747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bottom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rPr>
          <w:trHeight w:val="272"/>
        </w:trPr>
        <w:tc>
          <w:tcPr>
            <w:tcW w:w="747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21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22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23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24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25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26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27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28</w:t>
            </w: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29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rPr>
          <w:trHeight w:val="286"/>
        </w:trPr>
        <w:tc>
          <w:tcPr>
            <w:tcW w:w="747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   z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Pr="00103E34" w:rsidRDefault="002C1425" w:rsidP="004077CD">
      <w:pPr>
        <w:spacing w:after="0"/>
        <w:rPr>
          <w:rFonts w:ascii="Comic Sans MS" w:hAnsi="Comic Sans MS"/>
          <w:b/>
        </w:rPr>
      </w:pPr>
      <w:r w:rsidRPr="00103E34">
        <w:rPr>
          <w:rFonts w:ascii="Comic Sans MS" w:hAnsi="Comic Sans MS"/>
          <w:b/>
        </w:rPr>
        <w:t>19. soru 10 puan diğer sorular 5 puandır.</w:t>
      </w:r>
    </w:p>
    <w:p w:rsidR="002C1425" w:rsidRDefault="002C1425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</w:p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I-Alfabemizde 21 ünlü ve 8 ünsüz harf vardır.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II-Günümüzde kullandığımız alfabe Latin Alfabesidir.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III-Bir dildeki harflerin sıralanmış biçimine alfabe denir.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 xml:space="preserve">IV-Ana dilimiz Türkçe’ dir. 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1-</w:t>
            </w:r>
            <w:r w:rsidRPr="00A06FEA">
              <w:rPr>
                <w:rFonts w:ascii="Comic Sans MS" w:hAnsi="Comic Sans MS"/>
              </w:rPr>
              <w:t>Yukarıda verilen bilgilerden hangisi</w:t>
            </w:r>
            <w:r w:rsidRPr="00A06FEA">
              <w:rPr>
                <w:rFonts w:ascii="Comic Sans MS" w:hAnsi="Comic Sans MS"/>
                <w:b/>
                <w:u w:val="single"/>
              </w:rPr>
              <w:t xml:space="preserve"> yanlıştır?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highlight w:val="cyan"/>
              </w:rPr>
              <w:t>A-I</w:t>
            </w:r>
            <w:r w:rsidRPr="00A06FEA">
              <w:rPr>
                <w:rFonts w:ascii="Comic Sans MS" w:hAnsi="Comic Sans MS"/>
              </w:rPr>
              <w:t xml:space="preserve">                       B-II                         C-III                     D-IV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Dil – Ses – Harf bilgisi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420"/>
              <w:gridCol w:w="917"/>
              <w:gridCol w:w="236"/>
              <w:gridCol w:w="411"/>
              <w:gridCol w:w="832"/>
              <w:gridCol w:w="236"/>
              <w:gridCol w:w="465"/>
              <w:gridCol w:w="811"/>
              <w:gridCol w:w="236"/>
              <w:gridCol w:w="473"/>
              <w:gridCol w:w="992"/>
            </w:tblGrid>
            <w:tr w:rsidR="002C1425" w:rsidRPr="00A06FEA" w:rsidTr="00A06FEA">
              <w:tc>
                <w:tcPr>
                  <w:tcW w:w="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Kalem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Kaleci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6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8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Koyun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DAEEF3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Kuruş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2</w:t>
            </w:r>
            <w:r w:rsidRPr="00A06FEA">
              <w:rPr>
                <w:rFonts w:ascii="Comic Sans MS" w:hAnsi="Comic Sans MS"/>
              </w:rPr>
              <w:t>-Yukarıdaki kelimelerin sözlük sırasına göre doğru bir şekilde  sıralanabilmesi için hangi rakamların yer değiştirmesi gerekir?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highlight w:val="cyan"/>
              </w:rPr>
              <w:t>A-1 ve 2</w:t>
            </w:r>
            <w:r w:rsidRPr="00A06FEA">
              <w:rPr>
                <w:rFonts w:ascii="Comic Sans MS" w:hAnsi="Comic Sans MS"/>
              </w:rPr>
              <w:t xml:space="preserve">                   B-1 ve 3                   C-2 ve 3                    D-3 ve 4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 </w:t>
            </w:r>
            <w:r w:rsidRPr="00A06FEA">
              <w:rPr>
                <w:rFonts w:ascii="Comic Sans MS" w:hAnsi="Comic Sans MS"/>
                <w:b/>
              </w:rPr>
              <w:t>Sözcükleri alfabetik sıralama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3</w:t>
            </w:r>
            <w:r w:rsidRPr="00A06FEA">
              <w:rPr>
                <w:rFonts w:ascii="Comic Sans MS" w:hAnsi="Comic Sans MS"/>
              </w:rPr>
              <w:t>-Aşağıdaki cümlelerin hangisinde tüm kelimelerin hece sayısı aynıdır?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A-Evimize misafirler geldi                       </w:t>
            </w:r>
            <w:r w:rsidRPr="00A06FEA">
              <w:rPr>
                <w:rFonts w:ascii="Comic Sans MS" w:hAnsi="Comic Sans MS"/>
                <w:highlight w:val="cyan"/>
              </w:rPr>
              <w:t>B-Babamla markete gitmiştik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C-Okuldan dönünce hemen uyudum          D-Bana neden kızdın anladım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Sözcüklerin hece sayısı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4-</w:t>
            </w:r>
            <w:r w:rsidRPr="00A06FEA">
              <w:rPr>
                <w:rFonts w:ascii="Comic Sans MS" w:hAnsi="Comic Sans MS"/>
              </w:rPr>
              <w:t xml:space="preserve">Aşağıdaki hangi görselin yazılışında </w:t>
            </w:r>
            <w:r w:rsidRPr="00A06FEA">
              <w:rPr>
                <w:rFonts w:ascii="Comic Sans MS" w:hAnsi="Comic Sans MS"/>
                <w:b/>
              </w:rPr>
              <w:t>daha fazla ünlü harf vardır?</w:t>
            </w:r>
          </w:p>
          <w:tbl>
            <w:tblPr>
              <w:tblW w:w="0" w:type="auto"/>
              <w:tblLook w:val="00A0"/>
            </w:tblPr>
            <w:tblGrid>
              <w:gridCol w:w="675"/>
              <w:gridCol w:w="2552"/>
              <w:gridCol w:w="467"/>
              <w:gridCol w:w="2268"/>
            </w:tblGrid>
            <w:tr w:rsidR="002C1425" w:rsidRPr="00A06FEA" w:rsidTr="00A06FEA">
              <w:tc>
                <w:tcPr>
                  <w:tcW w:w="675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A-</w:t>
                  </w:r>
                </w:p>
              </w:tc>
              <w:tc>
                <w:tcPr>
                  <w:tcW w:w="2552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noProof/>
                    </w:rPr>
                    <w:pict>
                      <v:shape id="_x0000_i1029" type="#_x0000_t75" alt="http://images.clipartlogo.com/files/ss/thumb/114/114031351/illustration-of-lion-vector_small.jpg" style="width:87.75pt;height:45.75pt;visibility:visible">
                        <v:imagedata r:id="rId7" o:title=""/>
                      </v:shape>
                    </w:pict>
                  </w:r>
                </w:p>
              </w:tc>
              <w:tc>
                <w:tcPr>
                  <w:tcW w:w="425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B-</w:t>
                  </w:r>
                </w:p>
              </w:tc>
              <w:tc>
                <w:tcPr>
                  <w:tcW w:w="2268" w:type="dxa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noProof/>
                    </w:rPr>
                    <w:pict>
                      <v:shape id="_x0000_i1030" type="#_x0000_t75" alt="http://images.clipartlogo.com/files/ss/thumb/941/94135699/cute-happy-turtle-vector_small.jpg" style="width:78.75pt;height:40.5pt;visibility:visible">
                        <v:imagedata r:id="rId8" o:title=""/>
                      </v:shape>
                    </w:pict>
                  </w:r>
                </w:p>
              </w:tc>
            </w:tr>
            <w:tr w:rsidR="002C1425" w:rsidRPr="00A06FEA" w:rsidTr="00A06FEA">
              <w:tc>
                <w:tcPr>
                  <w:tcW w:w="675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C-</w:t>
                  </w: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2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noProof/>
                    </w:rPr>
                    <w:pict>
                      <v:shape id="_x0000_i1031" type="#_x0000_t75" alt="http://images.clipartlogo.com/files/ss/thumb/100/100263896/cute-cartoon-elephant_small.jpg" style="width:87.75pt;height:48.75pt;visibility:visible">
                        <v:imagedata r:id="rId9" o:title=""/>
                      </v:shape>
                    </w:pict>
                  </w:r>
                </w:p>
              </w:tc>
              <w:tc>
                <w:tcPr>
                  <w:tcW w:w="425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D-</w:t>
                  </w:r>
                </w:p>
              </w:tc>
              <w:tc>
                <w:tcPr>
                  <w:tcW w:w="2268" w:type="dxa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noProof/>
                    </w:rPr>
                    <w:pict>
                      <v:shape id="_x0000_i1032" type="#_x0000_t75" alt="http://www.sihirlilamba.com/wp-content/uploads/2010/04/korkak-tavsan.jpg" style="width:65.25pt;height:48.75pt;visibility:visible">
                        <v:imagedata r:id="rId10" o:title=""/>
                      </v:shape>
                    </w:pic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Ünlü harflerin sayısı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5-</w:t>
            </w:r>
            <w:r w:rsidRPr="00A06FEA">
              <w:rPr>
                <w:rFonts w:ascii="Comic Sans MS" w:hAnsi="Comic Sans MS"/>
              </w:rPr>
              <w:t xml:space="preserve">Aşağıdaki şehir isimlerinin hangisinde </w:t>
            </w:r>
            <w:r w:rsidRPr="00A06FEA">
              <w:rPr>
                <w:rFonts w:ascii="Comic Sans MS" w:hAnsi="Comic Sans MS"/>
                <w:b/>
              </w:rPr>
              <w:t>sadece ince ünlüler</w:t>
            </w:r>
            <w:r w:rsidRPr="00A06FEA">
              <w:rPr>
                <w:rFonts w:ascii="Comic Sans MS" w:hAnsi="Comic Sans MS"/>
              </w:rPr>
              <w:t xml:space="preserve"> bulunur?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A-Erzincan                                       B-Osmaniye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C-Eskişehir</w:t>
            </w:r>
            <w:r w:rsidRPr="00A06FEA">
              <w:rPr>
                <w:rFonts w:ascii="Comic Sans MS" w:hAnsi="Comic Sans MS"/>
              </w:rPr>
              <w:tab/>
            </w:r>
            <w:r w:rsidRPr="00A06FEA">
              <w:rPr>
                <w:rFonts w:ascii="Comic Sans MS" w:hAnsi="Comic Sans MS"/>
              </w:rPr>
              <w:tab/>
            </w:r>
            <w:r w:rsidRPr="00A06FEA">
              <w:rPr>
                <w:rFonts w:ascii="Comic Sans MS" w:hAnsi="Comic Sans MS"/>
              </w:rPr>
              <w:tab/>
            </w:r>
            <w:r w:rsidRPr="00A06FEA">
              <w:rPr>
                <w:rFonts w:ascii="Comic Sans MS" w:hAnsi="Comic Sans MS"/>
              </w:rPr>
              <w:tab/>
              <w:t xml:space="preserve">  D-Kahramanmaraş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Ünlü harflerin özellikleri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6-</w:t>
            </w:r>
            <w:r w:rsidRPr="00A06FEA">
              <w:rPr>
                <w:rFonts w:ascii="Comic Sans MS" w:hAnsi="Comic Sans MS"/>
              </w:rPr>
              <w:t xml:space="preserve">Aşağıdaki cümlelerin hangisinde </w:t>
            </w:r>
            <w:r w:rsidRPr="00A06FEA">
              <w:rPr>
                <w:rFonts w:ascii="Comic Sans MS" w:hAnsi="Comic Sans MS"/>
                <w:b/>
              </w:rPr>
              <w:t>büyük ünlü uyumuna uymayan</w:t>
            </w:r>
            <w:r w:rsidRPr="00A06FEA">
              <w:rPr>
                <w:rFonts w:ascii="Comic Sans MS" w:hAnsi="Comic Sans MS"/>
              </w:rPr>
              <w:t xml:space="preserve"> bir sözcük vardır?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A-Bu sabah yine gitti.</w:t>
            </w:r>
            <w:r w:rsidRPr="00A06FEA">
              <w:rPr>
                <w:rFonts w:ascii="Comic Sans MS" w:hAnsi="Comic Sans MS"/>
              </w:rPr>
              <w:tab/>
            </w:r>
            <w:r w:rsidRPr="00A06FEA">
              <w:rPr>
                <w:rFonts w:ascii="Comic Sans MS" w:hAnsi="Comic Sans MS"/>
              </w:rPr>
              <w:tab/>
            </w:r>
            <w:r w:rsidRPr="00A06FEA">
              <w:rPr>
                <w:rFonts w:ascii="Comic Sans MS" w:hAnsi="Comic Sans MS"/>
              </w:rPr>
              <w:tab/>
              <w:t>B-Pencereden el salladı.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C-Derslerine hiç çalışmadı                        </w:t>
            </w:r>
            <w:r w:rsidRPr="00A06FEA">
              <w:rPr>
                <w:rFonts w:ascii="Comic Sans MS" w:hAnsi="Comic Sans MS"/>
                <w:highlight w:val="cyan"/>
              </w:rPr>
              <w:t>D-Annemi bugün çok özledim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Büyük ünlü uyumu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tbl>
            <w:tblPr>
              <w:tblW w:w="0" w:type="auto"/>
              <w:tblInd w:w="8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09"/>
              <w:gridCol w:w="2551"/>
              <w:gridCol w:w="2694"/>
            </w:tblGrid>
            <w:tr w:rsidR="002C1425" w:rsidRPr="00A06FEA" w:rsidTr="00A06FEA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2C1425" w:rsidRPr="00A06FEA" w:rsidRDefault="002C1425" w:rsidP="00A06FEA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Sözcük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Zıt Anlamlısı</w:t>
                  </w:r>
                </w:p>
              </w:tc>
            </w:tr>
            <w:tr w:rsidR="002C1425" w:rsidRPr="00A06FEA" w:rsidTr="00A06FEA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4" type="#_x0000_t12" style="position:absolute;left:0;text-align:left;margin-left:8.05pt;margin-top:2.5pt;width:12pt;height:12.75pt;z-index:251658240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 xml:space="preserve">Küçük 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 xml:space="preserve">Büyük </w:t>
                  </w:r>
                </w:p>
              </w:tc>
            </w:tr>
            <w:tr w:rsidR="002C1425" w:rsidRPr="00A06FEA" w:rsidTr="00A06FEA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noProof/>
                    </w:rPr>
                    <w:pict>
                      <v:shape id="_x0000_s1035" type="#_x0000_t96" style="position:absolute;left:0;text-align:left;margin-left:8.05pt;margin-top:2.3pt;width:12pt;height:9.75pt;z-index:251661312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 xml:space="preserve">Tatlı 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Tatsız</w:t>
                  </w:r>
                </w:p>
              </w:tc>
            </w:tr>
            <w:tr w:rsidR="002C1425" w:rsidRPr="00A06FEA" w:rsidTr="00A06FEA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noProof/>
                    </w:rPr>
                    <w:pict>
                      <v:shape id="_x0000_s1036" type="#_x0000_t183" style="position:absolute;left:0;text-align:left;margin-left:8.05pt;margin-top:0;width:12pt;height:12pt;z-index:251659264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Gece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Gündüz</w:t>
                  </w:r>
                </w:p>
              </w:tc>
            </w:tr>
            <w:tr w:rsidR="002C1425" w:rsidRPr="00A06FEA" w:rsidTr="00A06FEA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noProof/>
                    </w:rPr>
                    <w:pict>
                      <v:shape id="_x0000_s1037" type="#_x0000_t74" style="position:absolute;left:0;text-align:left;margin-left:8.05pt;margin-top:2.9pt;width:12pt;height:9.75pt;z-index:251660288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Kirli</w:t>
                  </w:r>
                </w:p>
              </w:tc>
              <w:tc>
                <w:tcPr>
                  <w:tcW w:w="2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Temiz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A06FEA">
              <w:rPr>
                <w:rFonts w:ascii="Comic Sans MS" w:hAnsi="Comic Sans MS"/>
                <w:b/>
              </w:rPr>
              <w:t>7</w:t>
            </w:r>
            <w:r w:rsidRPr="00A06FEA">
              <w:rPr>
                <w:rFonts w:ascii="Comic Sans MS" w:hAnsi="Comic Sans MS"/>
              </w:rPr>
              <w:t xml:space="preserve">-Tabloda hangi sembolle verilen sözcüğün zıt anlamlısı </w:t>
            </w:r>
            <w:r w:rsidRPr="00A06FEA">
              <w:rPr>
                <w:rFonts w:ascii="Comic Sans MS" w:hAnsi="Comic Sans MS"/>
                <w:b/>
              </w:rPr>
              <w:t>yanlış yazılmıştır?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8" type="#_x0000_t74" style="position:absolute;margin-left:292.65pt;margin-top:2.15pt;width:12pt;height:9.75pt;z-index:251665408"/>
              </w:pict>
            </w:r>
            <w:r>
              <w:rPr>
                <w:noProof/>
              </w:rPr>
              <w:pict>
                <v:shape id="_x0000_s1039" type="#_x0000_t183" style="position:absolute;margin-left:194.4pt;margin-top:2.15pt;width:12pt;height:12pt;z-index:251664384"/>
              </w:pict>
            </w:r>
            <w:r>
              <w:rPr>
                <w:noProof/>
              </w:rPr>
              <w:pict>
                <v:shape id="_x0000_s1040" type="#_x0000_t96" style="position:absolute;margin-left:109.65pt;margin-top:2.15pt;width:12pt;height:9.75pt;z-index:251663360"/>
              </w:pict>
            </w:r>
            <w:r>
              <w:rPr>
                <w:noProof/>
              </w:rPr>
              <w:pict>
                <v:shape id="_x0000_s1041" type="#_x0000_t12" style="position:absolute;margin-left:21.9pt;margin-top:2.15pt;width:12pt;height:12.75pt;z-index:251662336"/>
              </w:pict>
            </w:r>
            <w:r w:rsidRPr="00A06FEA">
              <w:rPr>
                <w:rFonts w:ascii="Comic Sans MS" w:hAnsi="Comic Sans MS"/>
              </w:rPr>
              <w:t xml:space="preserve">A-                        </w:t>
            </w:r>
            <w:r w:rsidRPr="00A06FEA">
              <w:rPr>
                <w:rFonts w:ascii="Comic Sans MS" w:hAnsi="Comic Sans MS"/>
                <w:highlight w:val="cyan"/>
              </w:rPr>
              <w:t>B-</w:t>
            </w:r>
            <w:r w:rsidRPr="00A06FEA">
              <w:rPr>
                <w:rFonts w:ascii="Comic Sans MS" w:hAnsi="Comic Sans MS"/>
              </w:rPr>
              <w:t xml:space="preserve">                       C-                          D-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 xml:space="preserve">Zıt anlamlı kelimeler 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8-</w:t>
            </w:r>
            <w:r w:rsidRPr="00A06FEA">
              <w:rPr>
                <w:rFonts w:ascii="Comic Sans MS" w:hAnsi="Comic Sans MS"/>
              </w:rPr>
              <w:t xml:space="preserve">Aşağıdaki cümlelerin hangisinde </w:t>
            </w:r>
            <w:r w:rsidRPr="00A06FEA">
              <w:rPr>
                <w:rFonts w:ascii="Comic Sans MS" w:hAnsi="Comic Sans MS"/>
                <w:b/>
              </w:rPr>
              <w:t>‘’ Ne ‘’ sorusunun cevabı vardır?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A-Özlem tatilde Sivas’a gitti.             B-Akşam geç vakit yola çıkacağız.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highlight w:val="cyan"/>
              </w:rPr>
              <w:t>C-Ablam bana tablet hediye edecek</w:t>
            </w:r>
            <w:r w:rsidRPr="00A06FEA">
              <w:rPr>
                <w:rFonts w:ascii="Comic Sans MS" w:hAnsi="Comic Sans MS"/>
              </w:rPr>
              <w:t xml:space="preserve">.   D-Bu maçı Galatasaray kazandı.  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 </w:t>
            </w:r>
            <w:r w:rsidRPr="00A06FEA">
              <w:rPr>
                <w:rFonts w:ascii="Comic Sans MS" w:hAnsi="Comic Sans MS"/>
                <w:b/>
              </w:rPr>
              <w:t xml:space="preserve">5N -1K 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tbl>
            <w:tblPr>
              <w:tblW w:w="0" w:type="auto"/>
              <w:tblInd w:w="2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009"/>
            </w:tblGrid>
            <w:tr w:rsidR="002C1425" w:rsidRPr="00A06FEA" w:rsidTr="00A06FEA">
              <w:tc>
                <w:tcPr>
                  <w:tcW w:w="7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Babam her gün sabah gün doğmadan uyanır, öğlen üçe kadar çalışırdı. Yemeğin ardından mutlaka yürüyüşe çıkardı. Geceleri de kitap okumadan uyumazdı.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9-</w:t>
            </w:r>
            <w:r w:rsidRPr="00A06FEA">
              <w:rPr>
                <w:rFonts w:ascii="Comic Sans MS" w:hAnsi="Comic Sans MS"/>
              </w:rPr>
              <w:t xml:space="preserve">Metinde sözü edilen kişi ile ilgili olarak hangisine  </w:t>
            </w:r>
            <w:r w:rsidRPr="00A06FEA">
              <w:rPr>
                <w:rFonts w:ascii="Comic Sans MS" w:hAnsi="Comic Sans MS"/>
                <w:b/>
                <w:u w:val="single"/>
              </w:rPr>
              <w:t>değinilmemiştir?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highlight w:val="cyan"/>
              </w:rPr>
              <w:t>A-Çocuklarıyla ilgilendiğine</w:t>
            </w:r>
            <w:r w:rsidRPr="00A06FEA">
              <w:rPr>
                <w:rFonts w:ascii="Comic Sans MS" w:hAnsi="Comic Sans MS"/>
              </w:rPr>
              <w:t xml:space="preserve">                 B-Çok erken saatlerde uyandığına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C-Kitap okumayı sevdiğine                  D-Yürüyüş yaptığına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Metinde anlam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99"/>
              <w:gridCol w:w="388"/>
              <w:gridCol w:w="391"/>
              <w:gridCol w:w="406"/>
              <w:gridCol w:w="406"/>
              <w:gridCol w:w="389"/>
              <w:gridCol w:w="400"/>
              <w:gridCol w:w="391"/>
              <w:gridCol w:w="400"/>
              <w:gridCol w:w="397"/>
              <w:gridCol w:w="378"/>
              <w:gridCol w:w="390"/>
              <w:gridCol w:w="393"/>
              <w:gridCol w:w="357"/>
            </w:tblGrid>
            <w:tr w:rsidR="002C1425" w:rsidRPr="00A06FEA" w:rsidTr="00A06FEA">
              <w:trPr>
                <w:trHeight w:val="431"/>
              </w:trPr>
              <w:tc>
                <w:tcPr>
                  <w:tcW w:w="3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F</w:t>
                  </w:r>
                </w:p>
              </w:tc>
              <w:tc>
                <w:tcPr>
                  <w:tcW w:w="3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Y</w:t>
                  </w:r>
                </w:p>
              </w:tc>
              <w:tc>
                <w:tcPr>
                  <w:tcW w:w="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O</w:t>
                  </w:r>
                </w:p>
              </w:tc>
              <w:tc>
                <w:tcPr>
                  <w:tcW w:w="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N</w:t>
                  </w:r>
                </w:p>
              </w:tc>
              <w:tc>
                <w:tcPr>
                  <w:tcW w:w="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K</w:t>
                  </w: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R</w:t>
                  </w: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H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İ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S</w:t>
                  </w:r>
                </w:p>
              </w:tc>
              <w:tc>
                <w:tcPr>
                  <w:tcW w:w="3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A06FEA">
                    <w:rPr>
                      <w:rFonts w:ascii="Comic Sans MS" w:hAnsi="Comic Sans MS"/>
                      <w:b/>
                    </w:rPr>
                    <w:t>R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u w:val="single"/>
              </w:rPr>
            </w:pPr>
            <w:r w:rsidRPr="00A06FEA">
              <w:rPr>
                <w:rFonts w:ascii="Comic Sans MS" w:hAnsi="Comic Sans MS"/>
                <w:b/>
              </w:rPr>
              <w:t>10-</w:t>
            </w:r>
            <w:r w:rsidRPr="00A06FEA">
              <w:rPr>
                <w:rFonts w:ascii="Comic Sans MS" w:hAnsi="Comic Sans MS"/>
              </w:rPr>
              <w:t xml:space="preserve"> Yukarıdaki kutulardaki harflerle hangi kelime </w:t>
            </w:r>
            <w:r w:rsidRPr="00A06FEA">
              <w:rPr>
                <w:rFonts w:ascii="Comic Sans MS" w:hAnsi="Comic Sans MS"/>
                <w:b/>
                <w:u w:val="single"/>
              </w:rPr>
              <w:t>oluşturulamaz?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A-kara                      </w:t>
            </w:r>
            <w:r w:rsidRPr="00A06FEA">
              <w:rPr>
                <w:rFonts w:ascii="Comic Sans MS" w:hAnsi="Comic Sans MS"/>
                <w:highlight w:val="cyan"/>
              </w:rPr>
              <w:t>B-kamyon</w:t>
            </w:r>
            <w:r w:rsidRPr="00A06FEA">
              <w:rPr>
                <w:rFonts w:ascii="Comic Sans MS" w:hAnsi="Comic Sans MS"/>
              </w:rPr>
              <w:t xml:space="preserve">               C-siyah                 D-kaya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Harflerden kelime oluşturma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11-</w:t>
            </w:r>
            <w:r w:rsidRPr="00A06FEA">
              <w:rPr>
                <w:rFonts w:ascii="Comic Sans MS" w:hAnsi="Comic Sans MS"/>
              </w:rPr>
              <w:t xml:space="preserve">Hangisinde altı çizili sözcük </w:t>
            </w:r>
            <w:r w:rsidRPr="00A06FEA">
              <w:rPr>
                <w:rFonts w:ascii="Comic Sans MS" w:hAnsi="Comic Sans MS"/>
                <w:b/>
              </w:rPr>
              <w:t>mecaz anlamda</w:t>
            </w:r>
            <w:r w:rsidRPr="00A06FEA">
              <w:rPr>
                <w:rFonts w:ascii="Comic Sans MS" w:hAnsi="Comic Sans MS"/>
              </w:rPr>
              <w:t xml:space="preserve"> kullanılmıştır?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A-Onların evi bizimkinden </w:t>
            </w:r>
            <w:r w:rsidRPr="00A06FEA">
              <w:rPr>
                <w:rFonts w:ascii="Comic Sans MS" w:hAnsi="Comic Sans MS"/>
                <w:u w:val="single"/>
              </w:rPr>
              <w:t>uzaktı</w:t>
            </w:r>
            <w:r w:rsidRPr="00A06FEA">
              <w:rPr>
                <w:rFonts w:ascii="Comic Sans MS" w:hAnsi="Comic Sans MS"/>
              </w:rPr>
              <w:t xml:space="preserve">        B-Bana neden </w:t>
            </w:r>
            <w:r w:rsidRPr="00A06FEA">
              <w:rPr>
                <w:rFonts w:ascii="Comic Sans MS" w:hAnsi="Comic Sans MS"/>
                <w:highlight w:val="cyan"/>
                <w:u w:val="single"/>
              </w:rPr>
              <w:t>soğuk</w:t>
            </w:r>
            <w:r w:rsidRPr="00A06FEA">
              <w:rPr>
                <w:rFonts w:ascii="Comic Sans MS" w:hAnsi="Comic Sans MS"/>
              </w:rPr>
              <w:t xml:space="preserve"> davrandı?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C-Arkadaşımın kalemi </w:t>
            </w:r>
            <w:r w:rsidRPr="00A06FEA">
              <w:rPr>
                <w:rFonts w:ascii="Comic Sans MS" w:hAnsi="Comic Sans MS"/>
                <w:u w:val="single"/>
              </w:rPr>
              <w:t>kırıldı</w:t>
            </w:r>
            <w:r w:rsidRPr="00A06FEA">
              <w:rPr>
                <w:rFonts w:ascii="Comic Sans MS" w:hAnsi="Comic Sans MS"/>
              </w:rPr>
              <w:t xml:space="preserve">             D-Karanlıkta </w:t>
            </w:r>
            <w:r w:rsidRPr="00A06FEA">
              <w:rPr>
                <w:rFonts w:ascii="Comic Sans MS" w:hAnsi="Comic Sans MS"/>
                <w:u w:val="single"/>
              </w:rPr>
              <w:t>yolumuzu</w:t>
            </w:r>
            <w:r w:rsidRPr="00A06FEA">
              <w:rPr>
                <w:rFonts w:ascii="Comic Sans MS" w:hAnsi="Comic Sans MS"/>
              </w:rPr>
              <w:t xml:space="preserve"> şaşırmıştık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Mecaz Anlamlı kelimeler</w:t>
            </w:r>
            <w:r w:rsidRPr="00A06FEA">
              <w:rPr>
                <w:rFonts w:ascii="Comic Sans MS" w:hAnsi="Comic Sans MS"/>
              </w:rPr>
              <w:t xml:space="preserve"> 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tbl>
            <w:tblPr>
              <w:tblW w:w="0" w:type="auto"/>
              <w:tblInd w:w="6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670"/>
              <w:gridCol w:w="670"/>
              <w:gridCol w:w="670"/>
              <w:gridCol w:w="670"/>
              <w:gridCol w:w="670"/>
            </w:tblGrid>
            <w:tr w:rsidR="002C1425" w:rsidRPr="00A06FEA" w:rsidTr="00A06FEA">
              <w:trPr>
                <w:trHeight w:val="276"/>
              </w:trPr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Ş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</w:p>
              </w:tc>
            </w:tr>
            <w:tr w:rsidR="002C1425" w:rsidRPr="00A06FEA" w:rsidTr="00A06FEA">
              <w:trPr>
                <w:trHeight w:val="263"/>
              </w:trPr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Ğ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</w:tr>
            <w:tr w:rsidR="002C1425" w:rsidRPr="00A06FEA" w:rsidTr="00A06FEA">
              <w:trPr>
                <w:trHeight w:val="263"/>
              </w:trPr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V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Ü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</w:p>
              </w:tc>
            </w:tr>
            <w:tr w:rsidR="002C1425" w:rsidRPr="00A06FEA" w:rsidTr="00A06FEA">
              <w:trPr>
                <w:trHeight w:val="263"/>
              </w:trPr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Ü</w:t>
                  </w:r>
                </w:p>
              </w:tc>
            </w:tr>
            <w:tr w:rsidR="002C1425" w:rsidRPr="00A06FEA" w:rsidTr="00A06FEA">
              <w:trPr>
                <w:trHeight w:val="276"/>
              </w:trPr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06FEA">
                    <w:rPr>
                      <w:rFonts w:ascii="Comic Sans MS" w:hAnsi="Comic Sans MS"/>
                      <w:sz w:val="20"/>
                      <w:szCs w:val="20"/>
                    </w:rPr>
                    <w:t>P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12-</w:t>
            </w:r>
            <w:r w:rsidRPr="00A06FEA">
              <w:rPr>
                <w:rFonts w:ascii="Comic Sans MS" w:hAnsi="Comic Sans MS"/>
              </w:rPr>
              <w:t xml:space="preserve">Yukarıdaki bulmacada hangi sözcüğün </w:t>
            </w:r>
            <w:r w:rsidRPr="00A06FEA">
              <w:rPr>
                <w:rFonts w:ascii="Comic Sans MS" w:hAnsi="Comic Sans MS"/>
                <w:b/>
              </w:rPr>
              <w:t>eş anlamlısı</w:t>
            </w:r>
            <w:r w:rsidRPr="00A06FEA">
              <w:rPr>
                <w:rFonts w:ascii="Comic Sans MS" w:hAnsi="Comic Sans MS"/>
              </w:rPr>
              <w:t xml:space="preserve"> </w:t>
            </w:r>
            <w:r w:rsidRPr="00A06FEA">
              <w:rPr>
                <w:rFonts w:ascii="Comic Sans MS" w:hAnsi="Comic Sans MS"/>
                <w:b/>
                <w:u w:val="single"/>
              </w:rPr>
              <w:t>yoktur?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A-Mektep              </w:t>
            </w:r>
            <w:r w:rsidRPr="00A06FEA">
              <w:rPr>
                <w:rFonts w:ascii="Comic Sans MS" w:hAnsi="Comic Sans MS"/>
                <w:highlight w:val="cyan"/>
              </w:rPr>
              <w:t>B-Misafir</w:t>
            </w:r>
            <w:r w:rsidRPr="00A06FEA">
              <w:rPr>
                <w:rFonts w:ascii="Comic Sans MS" w:hAnsi="Comic Sans MS"/>
              </w:rPr>
              <w:t xml:space="preserve">                  C-Düş                D-İhtiyar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Eş Anlamlı sözcükler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A-zim-le    ça-lı-şan    zor    iş-le-ri    ba-şa-rır</w:t>
            </w:r>
          </w:p>
          <w:p w:rsidR="002C1425" w:rsidRPr="00A06FEA" w:rsidRDefault="002C1425" w:rsidP="00A06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İn-san     sev-gi     say-e-sin-de     hu-zur     bu-lur</w:t>
            </w:r>
          </w:p>
          <w:p w:rsidR="002C1425" w:rsidRPr="00A06FEA" w:rsidRDefault="002C1425" w:rsidP="00A06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Ki-tap     in-sa-nın     en     iy-i    dos-tu-dur</w:t>
            </w:r>
          </w:p>
          <w:p w:rsidR="002C1425" w:rsidRPr="00A06FEA" w:rsidRDefault="002C1425" w:rsidP="00A06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Ders-le-ri-ne     dü-zen-li     çal-ış-ır-dı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13-</w:t>
            </w:r>
            <w:r w:rsidRPr="00A06FEA">
              <w:rPr>
                <w:rFonts w:ascii="Comic Sans MS" w:hAnsi="Comic Sans MS"/>
              </w:rPr>
              <w:t xml:space="preserve">Yukarıdaki cümlelerden hangisi  </w:t>
            </w:r>
            <w:r w:rsidRPr="00A06FEA">
              <w:rPr>
                <w:rFonts w:ascii="Comic Sans MS" w:hAnsi="Comic Sans MS"/>
                <w:b/>
              </w:rPr>
              <w:t>doğru şekilde hecelenmiştir?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highlight w:val="cyan"/>
              </w:rPr>
              <w:t>A-1</w:t>
            </w:r>
            <w:r w:rsidRPr="00A06FEA">
              <w:rPr>
                <w:rFonts w:ascii="Comic Sans MS" w:hAnsi="Comic Sans MS"/>
              </w:rPr>
              <w:t xml:space="preserve">                         B-2                            C-3                      D-4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Sözcükleri hecelerine ayırma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Pr="00D66EB1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14-</w:t>
            </w:r>
            <w:r w:rsidRPr="00A06FEA">
              <w:rPr>
                <w:rFonts w:ascii="Comic Sans MS" w:hAnsi="Comic Sans MS"/>
              </w:rPr>
              <w:t xml:space="preserve">Cümlelerin hangisinde altı çizili sözcük </w:t>
            </w:r>
            <w:r w:rsidRPr="00A06FEA">
              <w:rPr>
                <w:rFonts w:ascii="Comic Sans MS" w:hAnsi="Comic Sans MS"/>
                <w:b/>
              </w:rPr>
              <w:t>gerçek anlamda</w:t>
            </w:r>
            <w:r w:rsidRPr="00A06FEA">
              <w:rPr>
                <w:rFonts w:ascii="Comic Sans MS" w:hAnsi="Comic Sans MS"/>
              </w:rPr>
              <w:t xml:space="preserve"> kullanılmıştır?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A-Arkadaşım bu zor işi de </w:t>
            </w:r>
            <w:r w:rsidRPr="00A06FEA">
              <w:rPr>
                <w:rFonts w:ascii="Comic Sans MS" w:hAnsi="Comic Sans MS"/>
                <w:i/>
                <w:u w:val="single"/>
              </w:rPr>
              <w:t xml:space="preserve">kıvırdı </w:t>
            </w:r>
            <w:r w:rsidRPr="00A06FEA">
              <w:rPr>
                <w:rFonts w:ascii="Comic Sans MS" w:hAnsi="Comic Sans MS"/>
              </w:rPr>
              <w:t xml:space="preserve">   </w:t>
            </w:r>
            <w:r w:rsidRPr="00A06FEA">
              <w:rPr>
                <w:rFonts w:ascii="Comic Sans MS" w:hAnsi="Comic Sans MS"/>
                <w:highlight w:val="cyan"/>
              </w:rPr>
              <w:t xml:space="preserve">B-Bu sabah çok </w:t>
            </w:r>
            <w:r w:rsidRPr="00A06FEA">
              <w:rPr>
                <w:rFonts w:ascii="Comic Sans MS" w:hAnsi="Comic Sans MS"/>
                <w:i/>
                <w:highlight w:val="cyan"/>
                <w:u w:val="single"/>
              </w:rPr>
              <w:t>güneşli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C-Bu renk elbise seni çok </w:t>
            </w:r>
            <w:r w:rsidRPr="00A06FEA">
              <w:rPr>
                <w:rFonts w:ascii="Comic Sans MS" w:hAnsi="Comic Sans MS"/>
                <w:i/>
                <w:u w:val="single"/>
              </w:rPr>
              <w:t>açar</w:t>
            </w:r>
            <w:r w:rsidRPr="00A06FEA">
              <w:rPr>
                <w:rFonts w:ascii="Comic Sans MS" w:hAnsi="Comic Sans MS"/>
              </w:rPr>
              <w:t xml:space="preserve">      D-Öğrenciler ocak ayında okumayı</w:t>
            </w:r>
            <w:r w:rsidRPr="00A06FEA">
              <w:rPr>
                <w:rFonts w:ascii="Comic Sans MS" w:hAnsi="Comic Sans MS"/>
                <w:i/>
                <w:u w:val="single"/>
              </w:rPr>
              <w:t xml:space="preserve"> söktü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Sorunun Kazanım Alanı</w:t>
            </w:r>
            <w:r w:rsidRPr="00A06FEA">
              <w:rPr>
                <w:rFonts w:ascii="Comic Sans MS" w:hAnsi="Comic Sans MS"/>
                <w:b/>
              </w:rPr>
              <w:t>: Gerçek anlamlı sözcükler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Pr="00D66EB1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*Kırmızı gülü çok severim              * Gül okula bugün gelmedi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A06FEA">
              <w:rPr>
                <w:rFonts w:ascii="Comic Sans MS" w:hAnsi="Comic Sans MS"/>
                <w:i/>
              </w:rPr>
              <w:t>*Gülü seven dikenine katlanır         *Sürekli bana bakıp gülüyordu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15-</w:t>
            </w:r>
            <w:r w:rsidRPr="00A06FEA">
              <w:rPr>
                <w:rFonts w:ascii="Comic Sans MS" w:hAnsi="Comic Sans MS"/>
              </w:rPr>
              <w:t xml:space="preserve">Yukarıdaki cümlelerde ‘’gül’’ kelimesi </w:t>
            </w:r>
            <w:r w:rsidRPr="00A06FEA">
              <w:rPr>
                <w:rFonts w:ascii="Comic Sans MS" w:hAnsi="Comic Sans MS"/>
                <w:b/>
              </w:rPr>
              <w:t>kaç farklı</w:t>
            </w:r>
            <w:r w:rsidRPr="00A06FEA">
              <w:rPr>
                <w:rFonts w:ascii="Comic Sans MS" w:hAnsi="Comic Sans MS"/>
              </w:rPr>
              <w:t xml:space="preserve"> anlamda kullanılmıştır?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A-1                        B-2                          </w:t>
            </w:r>
            <w:r w:rsidRPr="00A06FEA">
              <w:rPr>
                <w:rFonts w:ascii="Comic Sans MS" w:hAnsi="Comic Sans MS"/>
                <w:highlight w:val="cyan"/>
              </w:rPr>
              <w:t>C-3</w:t>
            </w:r>
            <w:r w:rsidRPr="00A06FEA">
              <w:rPr>
                <w:rFonts w:ascii="Comic Sans MS" w:hAnsi="Comic Sans MS"/>
              </w:rPr>
              <w:t xml:space="preserve">                          D-4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Sesteş sözcükler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p w:rsidR="002C1425" w:rsidRDefault="002C1425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16</w:t>
            </w:r>
            <w:r w:rsidRPr="00A06FEA">
              <w:rPr>
                <w:rFonts w:ascii="Comic Sans MS" w:hAnsi="Comic Sans MS"/>
              </w:rPr>
              <w:t xml:space="preserve">-Aşağıdaki cümlelerin doğru olanlarının başına </w:t>
            </w:r>
            <w:r w:rsidRPr="00A06FEA">
              <w:rPr>
                <w:rFonts w:ascii="Comic Sans MS" w:hAnsi="Comic Sans MS"/>
                <w:b/>
              </w:rPr>
              <w:t>D</w:t>
            </w:r>
            <w:r w:rsidRPr="00A06FEA">
              <w:rPr>
                <w:rFonts w:ascii="Comic Sans MS" w:hAnsi="Comic Sans MS"/>
              </w:rPr>
              <w:t xml:space="preserve">, yanlış olanların başına </w:t>
            </w:r>
            <w:r w:rsidRPr="00A06FEA">
              <w:rPr>
                <w:rFonts w:ascii="Comic Sans MS" w:hAnsi="Comic Sans MS"/>
                <w:b/>
              </w:rPr>
              <w:t>Y</w:t>
            </w:r>
            <w:r w:rsidRPr="00A06FEA">
              <w:rPr>
                <w:rFonts w:ascii="Comic Sans MS" w:hAnsi="Comic Sans MS"/>
              </w:rPr>
              <w:t xml:space="preserve"> yazınız.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( _</w:t>
            </w:r>
            <w:r w:rsidRPr="00A06FEA">
              <w:rPr>
                <w:rFonts w:ascii="Comic Sans MS" w:hAnsi="Comic Sans MS"/>
                <w:highlight w:val="cyan"/>
              </w:rPr>
              <w:t>D</w:t>
            </w:r>
            <w:r w:rsidRPr="00A06FEA">
              <w:rPr>
                <w:rFonts w:ascii="Comic Sans MS" w:hAnsi="Comic Sans MS"/>
              </w:rPr>
              <w:t>_ ) ’’Kolay’’ kelimesinin zıt anlamlısı ‘’zor’’ dur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( _</w:t>
            </w:r>
            <w:r w:rsidRPr="00A06FEA">
              <w:rPr>
                <w:rFonts w:ascii="Comic Sans MS" w:hAnsi="Comic Sans MS"/>
                <w:highlight w:val="cyan"/>
              </w:rPr>
              <w:t>Y</w:t>
            </w:r>
            <w:r w:rsidRPr="00A06FEA">
              <w:rPr>
                <w:rFonts w:ascii="Comic Sans MS" w:hAnsi="Comic Sans MS"/>
              </w:rPr>
              <w:t>_ ) ‘’İleri kelimesinin eş anlamlısı ‘’yüksek’’ tir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( _</w:t>
            </w:r>
            <w:r w:rsidRPr="00A06FEA">
              <w:rPr>
                <w:rFonts w:ascii="Comic Sans MS" w:hAnsi="Comic Sans MS"/>
                <w:highlight w:val="cyan"/>
              </w:rPr>
              <w:t>D</w:t>
            </w:r>
            <w:r w:rsidRPr="00A06FEA">
              <w:rPr>
                <w:rFonts w:ascii="Comic Sans MS" w:hAnsi="Comic Sans MS"/>
              </w:rPr>
              <w:t>_ ) ‘’Kaz ‘’ kelimesi sesteş bir kelimedir.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( _</w:t>
            </w:r>
            <w:r w:rsidRPr="00A06FEA">
              <w:rPr>
                <w:rFonts w:ascii="Comic Sans MS" w:hAnsi="Comic Sans MS"/>
                <w:highlight w:val="cyan"/>
              </w:rPr>
              <w:t>Y</w:t>
            </w:r>
            <w:r w:rsidRPr="00A06FEA">
              <w:rPr>
                <w:rFonts w:ascii="Comic Sans MS" w:hAnsi="Comic Sans MS"/>
              </w:rPr>
              <w:t>_ )  Son kelimesinin zıt anlamlısı ‘’bitiş’’ kelimesidir.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( _</w:t>
            </w:r>
            <w:r w:rsidRPr="00A06FEA">
              <w:rPr>
                <w:rFonts w:ascii="Comic Sans MS" w:hAnsi="Comic Sans MS"/>
                <w:highlight w:val="cyan"/>
              </w:rPr>
              <w:t>D</w:t>
            </w:r>
            <w:r w:rsidRPr="00A06FEA">
              <w:rPr>
                <w:rFonts w:ascii="Comic Sans MS" w:hAnsi="Comic Sans MS"/>
              </w:rPr>
              <w:t xml:space="preserve">_ )  Gelmek kelimesinin zıttı ‘’gelmemek’’ kelimesi değildir 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zıt ve eş anlamlı kelimeler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17</w:t>
            </w:r>
            <w:r w:rsidRPr="00A06FEA">
              <w:rPr>
                <w:rFonts w:ascii="Comic Sans MS" w:hAnsi="Comic Sans MS"/>
              </w:rPr>
              <w:t>-Aşağıdaki tabloyu doldurunuz.</w:t>
            </w:r>
          </w:p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271"/>
              <w:gridCol w:w="1559"/>
              <w:gridCol w:w="851"/>
              <w:gridCol w:w="781"/>
              <w:gridCol w:w="1062"/>
            </w:tblGrid>
            <w:tr w:rsidR="002C1425" w:rsidRPr="00A06FEA" w:rsidTr="00A06FEA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Sözcük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Heceleri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Hece sayısı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Ünlü sayısı</w:t>
                  </w:r>
                </w:p>
              </w:tc>
              <w:tc>
                <w:tcPr>
                  <w:tcW w:w="1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Ünsüz sayısı</w:t>
                  </w:r>
                </w:p>
              </w:tc>
            </w:tr>
            <w:tr w:rsidR="002C1425" w:rsidRPr="00A06FEA" w:rsidTr="00A06FEA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Bilgisayar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Bil-gi-sa-yar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1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</w:tr>
            <w:tr w:rsidR="002C1425" w:rsidRPr="00A06FEA" w:rsidTr="00A06FEA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Kalem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Ka-lem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1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</w:tr>
            <w:tr w:rsidR="002C1425" w:rsidRPr="00A06FEA" w:rsidTr="00A06FEA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Futbol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Fut-bol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1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</w:tr>
            <w:tr w:rsidR="002C1425" w:rsidRPr="00A06FEA" w:rsidTr="00A06FEA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Satranç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Sat-ranç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1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</w:tr>
            <w:tr w:rsidR="002C1425" w:rsidRPr="00A06FEA" w:rsidTr="00A06FEA">
              <w:tc>
                <w:tcPr>
                  <w:tcW w:w="12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Geceler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Ge-ce-ler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1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Sözcükleri heceleme- harf bilgisi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5"/>
      </w:tblGrid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18-</w:t>
            </w:r>
            <w:r w:rsidRPr="00A06FEA">
              <w:rPr>
                <w:rFonts w:ascii="Comic Sans MS" w:hAnsi="Comic Sans MS"/>
              </w:rPr>
              <w:t xml:space="preserve">Aşağıdaki tabloda yazılan kelimelerin </w:t>
            </w:r>
            <w:r w:rsidRPr="00A06FEA">
              <w:rPr>
                <w:rFonts w:ascii="Comic Sans MS" w:hAnsi="Comic Sans MS"/>
                <w:b/>
              </w:rPr>
              <w:t>eş anlamlarını</w:t>
            </w:r>
            <w:r w:rsidRPr="00A06FEA">
              <w:rPr>
                <w:rFonts w:ascii="Comic Sans MS" w:hAnsi="Comic Sans MS"/>
              </w:rPr>
              <w:t xml:space="preserve"> bulup eşleştiriniz.</w:t>
            </w:r>
          </w:p>
          <w:tbl>
            <w:tblPr>
              <w:tblW w:w="4253" w:type="dxa"/>
              <w:tblInd w:w="12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356"/>
              <w:gridCol w:w="351"/>
              <w:gridCol w:w="1129"/>
              <w:gridCol w:w="426"/>
              <w:gridCol w:w="991"/>
            </w:tblGrid>
            <w:tr w:rsidR="002C1425" w:rsidRPr="00A06FEA" w:rsidTr="00A06FEA">
              <w:tc>
                <w:tcPr>
                  <w:tcW w:w="1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Nasihat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A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Uçak</w:t>
                  </w:r>
                </w:p>
              </w:tc>
            </w:tr>
            <w:tr w:rsidR="002C1425" w:rsidRPr="00A06FEA" w:rsidTr="00A06FEA">
              <w:tc>
                <w:tcPr>
                  <w:tcW w:w="1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 xml:space="preserve">Tayyare 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B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Fayda</w:t>
                  </w:r>
                </w:p>
              </w:tc>
            </w:tr>
            <w:tr w:rsidR="002C1425" w:rsidRPr="00A06FEA" w:rsidTr="00A06FEA">
              <w:tc>
                <w:tcPr>
                  <w:tcW w:w="1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Yarar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Savaş</w:t>
                  </w:r>
                </w:p>
              </w:tc>
            </w:tr>
            <w:tr w:rsidR="002C1425" w:rsidRPr="00A06FEA" w:rsidTr="00A06FEA">
              <w:tc>
                <w:tcPr>
                  <w:tcW w:w="1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Cevap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D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 xml:space="preserve">Öğüt </w:t>
                  </w:r>
                </w:p>
              </w:tc>
            </w:tr>
            <w:tr w:rsidR="002C1425" w:rsidRPr="00A06FEA" w:rsidTr="00A06FEA">
              <w:tc>
                <w:tcPr>
                  <w:tcW w:w="1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 xml:space="preserve">Harp 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E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Yanıt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  </w:t>
            </w:r>
          </w:p>
          <w:tbl>
            <w:tblPr>
              <w:tblW w:w="0" w:type="auto"/>
              <w:tblInd w:w="12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2C1425" w:rsidRPr="00A06FEA" w:rsidTr="00A06FEA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AF1DD"/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5</w:t>
                  </w:r>
                </w:p>
              </w:tc>
            </w:tr>
            <w:tr w:rsidR="002C1425" w:rsidRPr="00A06FEA" w:rsidTr="00A06FEA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D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C</w:t>
                  </w: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Eş anlamlı sözcükler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  <w:b/>
              </w:rPr>
              <w:t>19</w:t>
            </w:r>
            <w:r w:rsidRPr="00A06FEA">
              <w:rPr>
                <w:rFonts w:ascii="Comic Sans MS" w:hAnsi="Comic Sans MS"/>
              </w:rPr>
              <w:t xml:space="preserve">-Aşağıdaki tabloya alfabemizdeki harflerin </w:t>
            </w:r>
            <w:r w:rsidRPr="00A06FEA">
              <w:rPr>
                <w:rFonts w:ascii="Comic Sans MS" w:hAnsi="Comic Sans MS"/>
                <w:b/>
              </w:rPr>
              <w:t>sırasıyla</w:t>
            </w:r>
            <w:r w:rsidRPr="00A06FEA">
              <w:rPr>
                <w:rFonts w:ascii="Comic Sans MS" w:hAnsi="Comic Sans MS"/>
              </w:rPr>
              <w:t xml:space="preserve"> yazınız.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23"/>
              <w:gridCol w:w="727"/>
              <w:gridCol w:w="727"/>
              <w:gridCol w:w="726"/>
              <w:gridCol w:w="726"/>
              <w:gridCol w:w="726"/>
              <w:gridCol w:w="726"/>
              <w:gridCol w:w="726"/>
              <w:gridCol w:w="726"/>
              <w:gridCol w:w="726"/>
            </w:tblGrid>
            <w:tr w:rsidR="002C1425" w:rsidRPr="00A06FEA" w:rsidTr="00A06FEA">
              <w:trPr>
                <w:trHeight w:val="272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10</w:t>
                  </w:r>
                </w:p>
              </w:tc>
            </w:tr>
            <w:tr w:rsidR="002C1425" w:rsidRPr="00A06FEA" w:rsidTr="00A06FEA">
              <w:trPr>
                <w:trHeight w:val="272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a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c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ç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d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e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f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g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ğ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h</w:t>
                  </w:r>
                </w:p>
              </w:tc>
            </w:tr>
            <w:tr w:rsidR="002C1425" w:rsidRPr="00A06FEA" w:rsidTr="00A06FEA">
              <w:trPr>
                <w:trHeight w:val="126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rPr>
                <w:trHeight w:val="272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14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16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17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18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19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20</w:t>
                  </w:r>
                </w:p>
              </w:tc>
            </w:tr>
            <w:tr w:rsidR="002C1425" w:rsidRPr="00A06FEA" w:rsidTr="00A06FEA">
              <w:trPr>
                <w:trHeight w:val="272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ı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i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j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k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l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m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n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o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ö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p</w:t>
                  </w:r>
                </w:p>
              </w:tc>
            </w:tr>
            <w:tr w:rsidR="002C1425" w:rsidRPr="00A06FEA" w:rsidTr="00A06FEA">
              <w:trPr>
                <w:trHeight w:val="272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rPr>
                <w:trHeight w:val="272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21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22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23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24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26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27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28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A06FEA">
                    <w:rPr>
                      <w:rFonts w:ascii="Comic Sans MS" w:hAnsi="Comic Sans MS"/>
                    </w:rPr>
                    <w:t>29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2C1425" w:rsidRPr="00A06FEA" w:rsidTr="00A06FEA">
              <w:trPr>
                <w:trHeight w:val="286"/>
              </w:trPr>
              <w:tc>
                <w:tcPr>
                  <w:tcW w:w="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r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s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ş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t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u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ü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v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>y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A06FEA">
                    <w:rPr>
                      <w:rFonts w:ascii="Comic Sans MS" w:hAnsi="Comic Sans MS"/>
                      <w:highlight w:val="cyan"/>
                    </w:rPr>
                    <w:t xml:space="preserve">   z 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C1425" w:rsidRPr="00A06FEA" w:rsidRDefault="002C1425" w:rsidP="00A06FE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 xml:space="preserve">Sorunun Kazanım Alanı: </w:t>
            </w:r>
            <w:r w:rsidRPr="00A06FEA">
              <w:rPr>
                <w:rFonts w:ascii="Comic Sans MS" w:hAnsi="Comic Sans MS"/>
                <w:b/>
              </w:rPr>
              <w:t>Alfabedeki harfleri sırasıyla yazma</w:t>
            </w:r>
          </w:p>
        </w:tc>
      </w:tr>
      <w:tr w:rsidR="002C1425" w:rsidRPr="00A06FEA" w:rsidTr="00A06FEA">
        <w:tc>
          <w:tcPr>
            <w:tcW w:w="7485" w:type="dxa"/>
          </w:tcPr>
          <w:p w:rsidR="002C1425" w:rsidRPr="00A06FEA" w:rsidRDefault="002C1425" w:rsidP="00A06FEA">
            <w:pPr>
              <w:spacing w:after="0" w:line="240" w:lineRule="auto"/>
              <w:rPr>
                <w:rFonts w:ascii="Comic Sans MS" w:hAnsi="Comic Sans MS"/>
              </w:rPr>
            </w:pPr>
            <w:r w:rsidRPr="00A06FEA"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Default="002C1425" w:rsidP="004077CD">
      <w:pPr>
        <w:spacing w:after="0"/>
        <w:rPr>
          <w:rFonts w:ascii="Comic Sans MS" w:hAnsi="Comic Sans MS"/>
        </w:rPr>
      </w:pPr>
    </w:p>
    <w:p w:rsidR="002C1425" w:rsidRPr="004077CD" w:rsidRDefault="002C1425" w:rsidP="004077CD">
      <w:pPr>
        <w:spacing w:after="0"/>
        <w:rPr>
          <w:rFonts w:ascii="Comic Sans MS" w:hAnsi="Comic Sans MS"/>
        </w:rPr>
      </w:pPr>
    </w:p>
    <w:sectPr w:rsidR="002C1425" w:rsidRPr="004077CD" w:rsidSect="005A6DE8">
      <w:headerReference w:type="default" r:id="rId11"/>
      <w:pgSz w:w="16838" w:h="11906" w:orient="landscape"/>
      <w:pgMar w:top="567" w:right="397" w:bottom="720" w:left="567" w:header="510" w:footer="709" w:gutter="0"/>
      <w:cols w:num="2" w:space="43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25" w:rsidRDefault="002C1425" w:rsidP="004077CD">
      <w:pPr>
        <w:spacing w:after="0" w:line="240" w:lineRule="auto"/>
      </w:pPr>
      <w:r>
        <w:separator/>
      </w:r>
    </w:p>
  </w:endnote>
  <w:endnote w:type="continuationSeparator" w:id="0">
    <w:p w:rsidR="002C1425" w:rsidRDefault="002C1425" w:rsidP="0040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25" w:rsidRDefault="002C1425" w:rsidP="004077CD">
      <w:pPr>
        <w:spacing w:after="0" w:line="240" w:lineRule="auto"/>
      </w:pPr>
      <w:r>
        <w:separator/>
      </w:r>
    </w:p>
  </w:footnote>
  <w:footnote w:type="continuationSeparator" w:id="0">
    <w:p w:rsidR="002C1425" w:rsidRDefault="002C1425" w:rsidP="00407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25" w:rsidRPr="004077CD" w:rsidRDefault="002C1425">
    <w:pPr>
      <w:pStyle w:val="Header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                   No:                              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CDC"/>
    <w:multiLevelType w:val="hybridMultilevel"/>
    <w:tmpl w:val="02D86C80"/>
    <w:lvl w:ilvl="0" w:tplc="3252C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003F05"/>
    <w:multiLevelType w:val="hybridMultilevel"/>
    <w:tmpl w:val="02D86C80"/>
    <w:lvl w:ilvl="0" w:tplc="3252C3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7CD"/>
    <w:rsid w:val="000306B3"/>
    <w:rsid w:val="000422A7"/>
    <w:rsid w:val="000E4DE6"/>
    <w:rsid w:val="000F36A2"/>
    <w:rsid w:val="00103E34"/>
    <w:rsid w:val="00162C45"/>
    <w:rsid w:val="00196554"/>
    <w:rsid w:val="001F2E97"/>
    <w:rsid w:val="00207AA8"/>
    <w:rsid w:val="002970AD"/>
    <w:rsid w:val="002A3E2C"/>
    <w:rsid w:val="002C1425"/>
    <w:rsid w:val="002C4DD4"/>
    <w:rsid w:val="002D1FD9"/>
    <w:rsid w:val="002D5A25"/>
    <w:rsid w:val="00321B7F"/>
    <w:rsid w:val="00374C3E"/>
    <w:rsid w:val="003A0373"/>
    <w:rsid w:val="004077CD"/>
    <w:rsid w:val="00462231"/>
    <w:rsid w:val="0053203E"/>
    <w:rsid w:val="005A6DE8"/>
    <w:rsid w:val="005B7593"/>
    <w:rsid w:val="00735E4A"/>
    <w:rsid w:val="008D5AC5"/>
    <w:rsid w:val="009D5F54"/>
    <w:rsid w:val="00A06FEA"/>
    <w:rsid w:val="00A83102"/>
    <w:rsid w:val="00AA1A63"/>
    <w:rsid w:val="00B055B3"/>
    <w:rsid w:val="00B321FD"/>
    <w:rsid w:val="00D66EB1"/>
    <w:rsid w:val="00D855F2"/>
    <w:rsid w:val="00DF07BB"/>
    <w:rsid w:val="00DF5F79"/>
    <w:rsid w:val="00E52763"/>
    <w:rsid w:val="00EC1053"/>
    <w:rsid w:val="00F24A6D"/>
    <w:rsid w:val="00F7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2A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07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077C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07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77CD"/>
    <w:rPr>
      <w:rFonts w:cs="Times New Roman"/>
    </w:rPr>
  </w:style>
  <w:style w:type="table" w:styleId="TableGrid">
    <w:name w:val="Table Grid"/>
    <w:basedOn w:val="TableNormal"/>
    <w:uiPriority w:val="99"/>
    <w:rsid w:val="00DF07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3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5E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A6DE8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5</Pages>
  <Words>1713</Words>
  <Characters>9770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edanur</cp:lastModifiedBy>
  <cp:revision>11</cp:revision>
  <dcterms:created xsi:type="dcterms:W3CDTF">2014-10-24T20:01:00Z</dcterms:created>
  <dcterms:modified xsi:type="dcterms:W3CDTF">2014-10-25T20:13:00Z</dcterms:modified>
</cp:coreProperties>
</file>